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953" w:rsidRPr="00BF53A8" w:rsidRDefault="00E41953" w:rsidP="00526536">
      <w:pPr>
        <w:pStyle w:val="NoSpacing"/>
        <w:jc w:val="center"/>
        <w:rPr>
          <w:sz w:val="32"/>
          <w:szCs w:val="24"/>
          <w:u w:val="single"/>
        </w:rPr>
      </w:pPr>
      <w:r w:rsidRPr="00BF53A8">
        <w:rPr>
          <w:sz w:val="32"/>
          <w:szCs w:val="24"/>
          <w:u w:val="single"/>
        </w:rPr>
        <w:t>ΜΑΡΤΙΟΥ 17!!</w:t>
      </w:r>
    </w:p>
    <w:p w:rsidR="00E41953" w:rsidRPr="00BF53A8" w:rsidRDefault="00E41953" w:rsidP="002D66A8">
      <w:pPr>
        <w:pStyle w:val="NoSpacing"/>
        <w:jc w:val="center"/>
        <w:rPr>
          <w:sz w:val="32"/>
          <w:szCs w:val="24"/>
          <w:u w:val="single"/>
        </w:rPr>
      </w:pPr>
    </w:p>
    <w:p w:rsidR="00E41953" w:rsidRPr="00BF53A8" w:rsidRDefault="00E41953" w:rsidP="00526536">
      <w:pPr>
        <w:pStyle w:val="NoSpacing"/>
        <w:jc w:val="center"/>
        <w:rPr>
          <w:sz w:val="32"/>
          <w:szCs w:val="24"/>
          <w:u w:val="single"/>
        </w:rPr>
      </w:pPr>
      <w:r w:rsidRPr="00BF53A8">
        <w:rPr>
          <w:sz w:val="32"/>
          <w:szCs w:val="24"/>
          <w:u w:val="single"/>
        </w:rPr>
        <w:t>ΜΝΗΜΗ ΤΟΥ ΟΣΙΟΥ ΠΑΤΡΟΣ ΗΜΩΝ ΠΑΤΡΙΚΙΟΥ,</w:t>
      </w:r>
    </w:p>
    <w:p w:rsidR="00E41953" w:rsidRPr="00BF53A8" w:rsidRDefault="00E41953" w:rsidP="00526536">
      <w:pPr>
        <w:pStyle w:val="NoSpacing"/>
        <w:jc w:val="center"/>
        <w:rPr>
          <w:sz w:val="32"/>
          <w:szCs w:val="24"/>
          <w:u w:val="single"/>
        </w:rPr>
      </w:pPr>
      <w:r w:rsidRPr="00BF53A8">
        <w:rPr>
          <w:sz w:val="32"/>
          <w:szCs w:val="24"/>
          <w:u w:val="single"/>
        </w:rPr>
        <w:t>ΕΠΙΣΚΟΠΟΥ ΚΑΙ ΦΩΤΙΣΤΟΥ ΤΗΣ ΙΡΛΑΝΔΙΑΣ, ΤΟΥ ΘΑΥΜΑΤΟΥΡΓΟΥ</w:t>
      </w:r>
    </w:p>
    <w:p w:rsidR="00E41953" w:rsidRPr="00BF53A8" w:rsidRDefault="00E41953" w:rsidP="002D66A8">
      <w:pPr>
        <w:pStyle w:val="NoSpacing"/>
        <w:jc w:val="center"/>
        <w:rPr>
          <w:sz w:val="32"/>
          <w:szCs w:val="24"/>
          <w:u w:val="single"/>
        </w:rPr>
      </w:pPr>
    </w:p>
    <w:p w:rsidR="00E41953" w:rsidRPr="00BF53A8" w:rsidRDefault="00E41953" w:rsidP="002D66A8">
      <w:pPr>
        <w:pStyle w:val="NoSpacing"/>
        <w:jc w:val="center"/>
        <w:rPr>
          <w:sz w:val="32"/>
          <w:szCs w:val="24"/>
          <w:u w:val="single"/>
          <w:lang w:val="en-US"/>
        </w:rPr>
      </w:pPr>
      <w:r w:rsidRPr="00BF53A8">
        <w:rPr>
          <w:sz w:val="32"/>
          <w:szCs w:val="24"/>
          <w:u w:val="single"/>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279pt">
            <v:imagedata r:id="rId6" o:title=""/>
          </v:shape>
        </w:pict>
      </w:r>
    </w:p>
    <w:p w:rsidR="00E41953" w:rsidRPr="00BF53A8" w:rsidRDefault="00E41953" w:rsidP="002D66A8">
      <w:pPr>
        <w:pStyle w:val="NoSpacing"/>
        <w:jc w:val="center"/>
        <w:rPr>
          <w:sz w:val="32"/>
          <w:szCs w:val="24"/>
          <w:u w:val="single"/>
          <w:lang w:val="en-US"/>
        </w:rPr>
      </w:pPr>
    </w:p>
    <w:p w:rsidR="00E41953" w:rsidRPr="00BF53A8" w:rsidRDefault="00E41953" w:rsidP="00526536">
      <w:pPr>
        <w:pStyle w:val="NoSpacing"/>
        <w:jc w:val="center"/>
        <w:rPr>
          <w:sz w:val="32"/>
          <w:szCs w:val="24"/>
          <w:u w:val="single"/>
        </w:rPr>
      </w:pPr>
      <w:r w:rsidRPr="00BF53A8">
        <w:rPr>
          <w:sz w:val="32"/>
          <w:szCs w:val="24"/>
          <w:u w:val="single"/>
        </w:rPr>
        <w:t>ΑΚΟΛΟΥΘΙΑ</w:t>
      </w:r>
    </w:p>
    <w:p w:rsidR="00E41953" w:rsidRPr="00BF53A8" w:rsidRDefault="00E41953" w:rsidP="002D66A8">
      <w:pPr>
        <w:pStyle w:val="NoSpacing"/>
        <w:jc w:val="center"/>
        <w:rPr>
          <w:sz w:val="32"/>
          <w:szCs w:val="24"/>
          <w:u w:val="single"/>
        </w:rPr>
      </w:pPr>
    </w:p>
    <w:p w:rsidR="00E41953" w:rsidRPr="00BF53A8" w:rsidRDefault="00E41953" w:rsidP="002D66A8">
      <w:pPr>
        <w:pStyle w:val="NoSpacing"/>
        <w:jc w:val="center"/>
        <w:rPr>
          <w:sz w:val="32"/>
          <w:u w:val="single"/>
        </w:rPr>
      </w:pPr>
      <w:r w:rsidRPr="00BF53A8">
        <w:rPr>
          <w:sz w:val="32"/>
          <w:szCs w:val="24"/>
          <w:u w:val="single"/>
        </w:rPr>
        <w:t>ΤΗ ΙΖ´ ΤΟΥ ΜΗΝΟΣ ΜΑΡΤΙΟΥ</w:t>
      </w:r>
    </w:p>
    <w:p w:rsidR="00E41953" w:rsidRPr="00BF53A8" w:rsidRDefault="00E41953" w:rsidP="002D66A8">
      <w:pPr>
        <w:pStyle w:val="NoSpacing"/>
        <w:jc w:val="center"/>
        <w:rPr>
          <w:sz w:val="32"/>
        </w:rPr>
      </w:pPr>
      <w:r w:rsidRPr="00BF53A8">
        <w:rPr>
          <w:sz w:val="32"/>
        </w:rPr>
        <w:t>Μνήμη του εν  Αγίοις Πατρός ημών Πατρικίου, Επισκόπου Αρμαχίας και Φωτιστού της Ιρλανδίας, του θαυματουργού.</w:t>
      </w:r>
    </w:p>
    <w:p w:rsidR="00E41953" w:rsidRPr="00BF53A8" w:rsidRDefault="00E41953" w:rsidP="002D66A8">
      <w:pPr>
        <w:pStyle w:val="NoSpacing"/>
        <w:jc w:val="center"/>
        <w:rPr>
          <w:sz w:val="32"/>
        </w:rPr>
      </w:pPr>
    </w:p>
    <w:p w:rsidR="00E41953" w:rsidRPr="00BF53A8" w:rsidRDefault="00E41953" w:rsidP="00526536">
      <w:pPr>
        <w:pStyle w:val="NoSpacing"/>
        <w:jc w:val="center"/>
        <w:rPr>
          <w:sz w:val="32"/>
          <w:u w:val="single"/>
        </w:rPr>
      </w:pPr>
      <w:r w:rsidRPr="00BF53A8">
        <w:rPr>
          <w:sz w:val="32"/>
          <w:u w:val="single"/>
        </w:rPr>
        <w:t>ΑΚΟΛΟΥΘΙΑ</w:t>
      </w:r>
    </w:p>
    <w:p w:rsidR="00E41953" w:rsidRPr="00BF53A8" w:rsidRDefault="00E41953" w:rsidP="002D66A8">
      <w:pPr>
        <w:pStyle w:val="NoSpacing"/>
        <w:jc w:val="center"/>
        <w:rPr>
          <w:sz w:val="32"/>
        </w:rPr>
      </w:pPr>
      <w:r w:rsidRPr="00BF53A8">
        <w:rPr>
          <w:sz w:val="32"/>
        </w:rPr>
        <w:t>Ποίημα Αναγνώστου Παναγιώτου Μιχ. Σόμαλη, Πρωτοψάλτου Ι. Ναού Αγ. Ιωάννου Χρυσοστόμου Νικαίας, εν έτει βε</w:t>
      </w:r>
    </w:p>
    <w:p w:rsidR="00E41953" w:rsidRPr="00BF53A8" w:rsidRDefault="00E41953" w:rsidP="002D66A8">
      <w:pPr>
        <w:pStyle w:val="NoSpacing"/>
        <w:jc w:val="center"/>
        <w:rPr>
          <w:sz w:val="32"/>
        </w:rPr>
      </w:pPr>
    </w:p>
    <w:p w:rsidR="00E41953" w:rsidRPr="00BF53A8" w:rsidRDefault="00E41953" w:rsidP="00526536">
      <w:pPr>
        <w:pStyle w:val="NoSpacing"/>
        <w:jc w:val="center"/>
        <w:rPr>
          <w:sz w:val="32"/>
          <w:u w:val="single"/>
        </w:rPr>
      </w:pPr>
      <w:r w:rsidRPr="00BF53A8">
        <w:rPr>
          <w:sz w:val="32"/>
          <w:u w:val="single"/>
        </w:rPr>
        <w:t>ΤΥΠΙΚΗ ΔΙΑΤΑΞΙΣ</w:t>
      </w:r>
    </w:p>
    <w:p w:rsidR="00E41953" w:rsidRPr="00BF53A8" w:rsidRDefault="00E41953" w:rsidP="002D66A8">
      <w:pPr>
        <w:pStyle w:val="NoSpacing"/>
        <w:jc w:val="center"/>
        <w:rPr>
          <w:sz w:val="32"/>
          <w:u w:val="single"/>
        </w:rPr>
      </w:pPr>
    </w:p>
    <w:p w:rsidR="00E41953" w:rsidRPr="00BF53A8" w:rsidRDefault="00E41953" w:rsidP="002D66A8">
      <w:pPr>
        <w:pStyle w:val="NoSpacing"/>
        <w:jc w:val="center"/>
        <w:rPr>
          <w:sz w:val="32"/>
        </w:rPr>
      </w:pPr>
      <w:r w:rsidRPr="00BF53A8">
        <w:rPr>
          <w:sz w:val="32"/>
        </w:rPr>
        <w:t>Κατά την παρούσαν εορτήν, λαμβάνομεν ως οδηγόν την τυπικήν διάταξιν της Θ  Μαρτίου.</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u w:val="single"/>
        </w:rPr>
      </w:pPr>
      <w:r w:rsidRPr="00BF53A8">
        <w:rPr>
          <w:sz w:val="32"/>
          <w:u w:val="single"/>
        </w:rPr>
        <w:t>ΕΝ ΤΩ ΜΙΚΡΩ ΕΣΠΕΡΙΝΩ</w:t>
      </w:r>
    </w:p>
    <w:p w:rsidR="00E41953" w:rsidRPr="00BF53A8" w:rsidRDefault="00E41953" w:rsidP="002D66A8">
      <w:pPr>
        <w:pStyle w:val="NoSpacing"/>
        <w:jc w:val="center"/>
        <w:rPr>
          <w:sz w:val="32"/>
        </w:rPr>
      </w:pPr>
      <w:r w:rsidRPr="00BF53A8">
        <w:rPr>
          <w:sz w:val="32"/>
        </w:rPr>
        <w:t>Εις το Κύριε εκέκραξα, ιστώμεν στίχους δ , και ψάλλομεν τα εξής προσόμοια.</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‘Ηχος α . Των ουρανίων ταγμάτων.</w:t>
      </w:r>
    </w:p>
    <w:p w:rsidR="00E41953" w:rsidRPr="00BF53A8" w:rsidRDefault="00E41953" w:rsidP="002D66A8">
      <w:pPr>
        <w:pStyle w:val="NoSpacing"/>
        <w:jc w:val="center"/>
        <w:rPr>
          <w:sz w:val="32"/>
        </w:rPr>
      </w:pPr>
      <w:r w:rsidRPr="00BF53A8">
        <w:rPr>
          <w:sz w:val="32"/>
        </w:rPr>
        <w:t>Από προγόνων βλαστήσας πιστών Πατρίκιε, καν ράθυμος υπήρξας, αμελεία σύζησας, επέγνως τον Σωτήρα και ολικώς, τούτον Πάτερ ηγάπησας, και ευηρέστησας τούτω</w:t>
      </w:r>
    </w:p>
    <w:p w:rsidR="00E41953" w:rsidRPr="00BF53A8" w:rsidRDefault="00E41953" w:rsidP="002D66A8">
      <w:pPr>
        <w:pStyle w:val="NoSpacing"/>
        <w:jc w:val="center"/>
        <w:rPr>
          <w:sz w:val="32"/>
        </w:rPr>
      </w:pPr>
      <w:r w:rsidRPr="00BF53A8">
        <w:rPr>
          <w:sz w:val="32"/>
        </w:rPr>
        <w:t>δια ζωής, ενάρετου και θεόφρονος.</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Ωςς τον αρχέκακον όφιν νικήσας Όσιε, των όφεων ερρύσω, Ιρλάνδιας την νήσον, εν η το Ευαγγέλιον του Χριστού, θεοφόρε εκήρυξας, πολλούς κινδύνους, Πατρίκιε,</w:t>
      </w:r>
    </w:p>
    <w:p w:rsidR="00E41953" w:rsidRPr="00BF53A8" w:rsidRDefault="00E41953" w:rsidP="002D66A8">
      <w:pPr>
        <w:pStyle w:val="NoSpacing"/>
        <w:jc w:val="center"/>
        <w:rPr>
          <w:sz w:val="32"/>
        </w:rPr>
      </w:pPr>
      <w:r w:rsidRPr="00BF53A8">
        <w:rPr>
          <w:sz w:val="32"/>
        </w:rPr>
        <w:t>υποστάς· όθεν πόθω σε γεραίρομεν.</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Των Αποστολών τον ζήλον Πάτερ μιμούμενος, καθείλες των ειδώλων, τα τεμένη ναούς δε, ανήγειρας τω πάντων Δημιουργώ, και Κυρίω ω πρέσβευε, καταβαλείν νυν</w:t>
      </w:r>
    </w:p>
    <w:p w:rsidR="00E41953" w:rsidRPr="00BF53A8" w:rsidRDefault="00E41953" w:rsidP="002D66A8">
      <w:pPr>
        <w:pStyle w:val="NoSpacing"/>
        <w:jc w:val="center"/>
        <w:rPr>
          <w:sz w:val="32"/>
        </w:rPr>
      </w:pPr>
      <w:r w:rsidRPr="00BF53A8">
        <w:rPr>
          <w:sz w:val="32"/>
        </w:rPr>
        <w:t>αιρέσεων την οφρύν, παμμακάριστε Πατρίκιε.</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Ασματικώς εορτάζει την θείαν μνήμην σου, η νήσος Ιρλανδία, ως προστάτην σε μέγαν, Πατρίκιε, υμνούσα και εκβοά· Μη ελλίπης αιτούμενος, τοις σε τιμώσιν ειρήνην</w:t>
      </w:r>
    </w:p>
    <w:p w:rsidR="00E41953" w:rsidRPr="00BF53A8" w:rsidRDefault="00E41953" w:rsidP="002D66A8">
      <w:pPr>
        <w:pStyle w:val="NoSpacing"/>
        <w:jc w:val="center"/>
        <w:rPr>
          <w:sz w:val="32"/>
        </w:rPr>
      </w:pPr>
      <w:r w:rsidRPr="00BF53A8">
        <w:rPr>
          <w:sz w:val="32"/>
        </w:rPr>
        <w:t>παρά Θεού, και πταισμάτων απολύτρωσιν.</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Δόξα. Ήχος β´.</w:t>
      </w:r>
    </w:p>
    <w:p w:rsidR="00E41953" w:rsidRPr="00BF53A8" w:rsidRDefault="00E41953" w:rsidP="002D66A8">
      <w:pPr>
        <w:pStyle w:val="NoSpacing"/>
        <w:jc w:val="center"/>
        <w:rPr>
          <w:sz w:val="32"/>
        </w:rPr>
      </w:pPr>
      <w:r w:rsidRPr="00BF53A8">
        <w:rPr>
          <w:sz w:val="32"/>
        </w:rPr>
        <w:t>Αποστολικοπις διαλάμπων προτερήμασιν, της Ιρλανδίας τον λαόν εκ βυθού της πλάνης ανείλκυσας τω αγκίστρω των λόγων σου, Πάτερ Ιέραρχα Πατρίκιε· και καταστήσας</w:t>
      </w:r>
    </w:p>
    <w:p w:rsidR="00E41953" w:rsidRPr="00BF53A8" w:rsidRDefault="00E41953" w:rsidP="002D66A8">
      <w:pPr>
        <w:pStyle w:val="NoSpacing"/>
        <w:jc w:val="center"/>
        <w:rPr>
          <w:sz w:val="32"/>
        </w:rPr>
      </w:pPr>
      <w:r w:rsidRPr="00BF53A8">
        <w:rPr>
          <w:sz w:val="32"/>
        </w:rPr>
        <w:t>κατά πόλιν πρεσβυτέρους, τους αντιλέγοντας ήλεγξας, λάλων α πρεπέι τη υγιαινούση διδασκάλια. Νυν δε τον αμαράντινον κομισάμενος στέφανον, παρά του δικαίου</w:t>
      </w:r>
    </w:p>
    <w:p w:rsidR="00E41953" w:rsidRPr="00BF53A8" w:rsidRDefault="00E41953" w:rsidP="002D66A8">
      <w:pPr>
        <w:pStyle w:val="NoSpacing"/>
        <w:jc w:val="center"/>
        <w:rPr>
          <w:sz w:val="32"/>
        </w:rPr>
      </w:pPr>
      <w:r w:rsidRPr="00BF53A8">
        <w:rPr>
          <w:sz w:val="32"/>
        </w:rPr>
        <w:t>Κριτού, πρέσβευε δεόμεθα, Πάτερ, ελεηθήναι τας ψυχάς ημών.</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Και νυν. Θεοτοκίον.</w:t>
      </w:r>
    </w:p>
    <w:p w:rsidR="00E41953" w:rsidRPr="00BF53A8" w:rsidRDefault="00E41953" w:rsidP="002D66A8">
      <w:pPr>
        <w:pStyle w:val="NoSpacing"/>
        <w:rPr>
          <w:sz w:val="32"/>
        </w:rPr>
      </w:pPr>
    </w:p>
    <w:p w:rsidR="00E41953" w:rsidRPr="00BF53A8" w:rsidRDefault="00E41953" w:rsidP="002D66A8">
      <w:pPr>
        <w:pStyle w:val="NoSpacing"/>
        <w:jc w:val="center"/>
        <w:rPr>
          <w:sz w:val="32"/>
        </w:rPr>
      </w:pPr>
      <w:r w:rsidRPr="00BF53A8">
        <w:rPr>
          <w:sz w:val="32"/>
        </w:rPr>
        <w:t>Την πάσαν ελπίδα μου εις σε ανατίθημι, ω Μήτερ του Θεού,</w:t>
      </w:r>
    </w:p>
    <w:p w:rsidR="00E41953" w:rsidRPr="00BF53A8" w:rsidRDefault="00E41953" w:rsidP="002D66A8">
      <w:pPr>
        <w:pStyle w:val="NoSpacing"/>
        <w:jc w:val="center"/>
        <w:rPr>
          <w:sz w:val="32"/>
        </w:rPr>
      </w:pPr>
      <w:r w:rsidRPr="00BF53A8">
        <w:rPr>
          <w:sz w:val="32"/>
        </w:rPr>
        <w:t>φύλαξον με υπό την σκέπην σου.</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Φως ιλαρόν, και αι συνήθεις αιτήσεις.</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Αποστίχα. Ήχος β´. Οίκος του Εφραθά.</w:t>
      </w:r>
    </w:p>
    <w:p w:rsidR="00E41953" w:rsidRPr="00BF53A8" w:rsidRDefault="00E41953" w:rsidP="002D66A8">
      <w:pPr>
        <w:pStyle w:val="NoSpacing"/>
        <w:jc w:val="center"/>
        <w:rPr>
          <w:b/>
          <w:sz w:val="32"/>
        </w:rPr>
      </w:pPr>
    </w:p>
    <w:p w:rsidR="00E41953" w:rsidRPr="00BF53A8" w:rsidRDefault="00E41953" w:rsidP="002D66A8">
      <w:pPr>
        <w:pStyle w:val="NoSpacing"/>
        <w:jc w:val="center"/>
        <w:rPr>
          <w:sz w:val="32"/>
        </w:rPr>
      </w:pPr>
      <w:r w:rsidRPr="00BF53A8">
        <w:rPr>
          <w:sz w:val="32"/>
        </w:rPr>
        <w:t>Χαίροις ο ιερός, ποιμήν της Ιρλανδίας, Πατρίκιε θεόφρον, ημών μη επιλάθη, των πίστει ευφημούντων σε.</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b/>
          <w:sz w:val="32"/>
        </w:rPr>
        <w:t>Στ.:</w:t>
      </w:r>
      <w:r w:rsidRPr="00BF53A8">
        <w:rPr>
          <w:sz w:val="32"/>
        </w:rPr>
        <w:t xml:space="preserve"> Το στόμα μου λαλήσει σοφίαν, και η μελέτη της καρδίας μου σύνεσιν.</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Ήσχυνας αληθώς, την των δρυΐδων πλάνην, τη ση διδασκαλία, Πατρίκιε ως πλήρης, δυνάμεως και πίστεως.</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b/>
          <w:sz w:val="32"/>
        </w:rPr>
        <w:t>Στ.:</w:t>
      </w:r>
      <w:r w:rsidRPr="00BF53A8">
        <w:rPr>
          <w:sz w:val="32"/>
        </w:rPr>
        <w:t xml:space="preserve"> Οι ιερείς σου, Κύριε, ενδύσονται δικαιοσύνην, και οι Όσιοί σου, αγαλλιάσει αγαλλιάσονται.</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Πρέσβευε εκτενώς, Πατρίκιε παμμάκαρ, υπέρ των εκτελούντων, την ιεράν σου μνήμην, ρύεσθαι πάσης θλίψεως.</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Δόξα. Τριαδικόν.  Όμοιον.</w:t>
      </w:r>
    </w:p>
    <w:p w:rsidR="00E41953" w:rsidRPr="00BF53A8" w:rsidRDefault="00E41953" w:rsidP="002D66A8">
      <w:pPr>
        <w:pStyle w:val="NoSpacing"/>
        <w:jc w:val="center"/>
        <w:rPr>
          <w:b/>
          <w:sz w:val="32"/>
        </w:rPr>
      </w:pPr>
    </w:p>
    <w:p w:rsidR="00E41953" w:rsidRPr="00BF53A8" w:rsidRDefault="00E41953" w:rsidP="002D66A8">
      <w:pPr>
        <w:pStyle w:val="NoSpacing"/>
        <w:jc w:val="center"/>
        <w:rPr>
          <w:sz w:val="32"/>
        </w:rPr>
      </w:pPr>
      <w:r w:rsidRPr="00BF53A8">
        <w:rPr>
          <w:sz w:val="32"/>
        </w:rPr>
        <w:t xml:space="preserve">Μίαν σε εν τρισίν, ουσίαν χαρακτήρσιν, Υπέρθεε θεότης, ο σος κλεινός θεράπων, </w:t>
      </w:r>
    </w:p>
    <w:p w:rsidR="00E41953" w:rsidRPr="00BF53A8" w:rsidRDefault="00E41953" w:rsidP="002D66A8">
      <w:pPr>
        <w:pStyle w:val="NoSpacing"/>
        <w:jc w:val="center"/>
        <w:rPr>
          <w:sz w:val="32"/>
        </w:rPr>
      </w:pPr>
      <w:r w:rsidRPr="00BF53A8">
        <w:rPr>
          <w:sz w:val="32"/>
        </w:rPr>
        <w:t>Πατρίκιος εκήρυξε.</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Και νυν. Θεοτοκίον.</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Σάρκα εκ των αγνών, Αιμάτων σου λαβόντα, τον Θεόν Λόγον Κόρη, Πατρίκιος κηρύττει, αινών τα μεγαλείά σου.</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Το, Νυν απολύεις. Το Απολυτίκιον εκ του Μεγάλου Εσπερινού, και Απόλυσις.</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u w:val="single"/>
        </w:rPr>
      </w:pPr>
    </w:p>
    <w:p w:rsidR="00E41953" w:rsidRPr="00BF53A8" w:rsidRDefault="00E41953" w:rsidP="002D66A8">
      <w:pPr>
        <w:pStyle w:val="NoSpacing"/>
        <w:jc w:val="center"/>
        <w:rPr>
          <w:b/>
          <w:sz w:val="32"/>
          <w:u w:val="single"/>
        </w:rPr>
      </w:pPr>
      <w:r w:rsidRPr="00BF53A8">
        <w:rPr>
          <w:b/>
          <w:sz w:val="32"/>
          <w:u w:val="single"/>
        </w:rPr>
        <w:t>ΜΕΓΑΣ ΕΣΠΕΡΙΝΟΣ</w:t>
      </w:r>
    </w:p>
    <w:p w:rsidR="00E41953" w:rsidRPr="00BF53A8" w:rsidRDefault="00E41953" w:rsidP="002D66A8">
      <w:pPr>
        <w:pStyle w:val="NoSpacing"/>
        <w:jc w:val="center"/>
        <w:rPr>
          <w:sz w:val="32"/>
        </w:rPr>
      </w:pPr>
      <w:r w:rsidRPr="00BF53A8">
        <w:rPr>
          <w:sz w:val="32"/>
        </w:rPr>
        <w:t>Μετά τον Προοιμιακόν, στιχολογούμεν την α  στάσιν του Μακάριος ανήρ. Εις δε το Κύριε εκέκραξα, ιστώμεν στίχους ς· και ψάλλομεν τα εξής προσόμοια του Αγίου.</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Ήχος β´. Ότε εκ του ξύλου.</w:t>
      </w:r>
    </w:p>
    <w:p w:rsidR="00E41953" w:rsidRPr="00BF53A8" w:rsidRDefault="00E41953" w:rsidP="002D66A8">
      <w:pPr>
        <w:pStyle w:val="NoSpacing"/>
        <w:jc w:val="center"/>
        <w:rPr>
          <w:sz w:val="32"/>
        </w:rPr>
      </w:pPr>
      <w:r w:rsidRPr="00BF53A8">
        <w:rPr>
          <w:sz w:val="32"/>
        </w:rPr>
        <w:t>Ότε, ως αιχμάλωτος σοφέ, ήχθης και πολλάς καθυπέστης, θλίψεις Πατρίκιε, τότε εξεζητησας Χριστόν τον Κύριον· και εκείνου ακήκοας· καλούντός σε Πάτερ, ίνα</w:t>
      </w:r>
    </w:p>
    <w:p w:rsidR="00E41953" w:rsidRPr="00BF53A8" w:rsidRDefault="00E41953" w:rsidP="002D66A8">
      <w:pPr>
        <w:pStyle w:val="NoSpacing"/>
        <w:jc w:val="center"/>
        <w:rPr>
          <w:sz w:val="32"/>
        </w:rPr>
      </w:pPr>
      <w:r w:rsidRPr="00BF53A8">
        <w:rPr>
          <w:sz w:val="32"/>
        </w:rPr>
        <w:t>εν τοις έθνεσιν, τοις μη ειδόσιν αυτόν, τούτον παρρησία κηρύξης, τον υπέρ ημών σταυρωθέντα, και εξαναστάντα, ώσπερ γέγραπται.</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Ότε, ο θεόφρων Γερμανός, πόνοις της ασκήσεως μάκαρ, σε εξεπαίδευεν, τότε ως ασώματος, στερρώς ηγώνισαι· Ιρλανδίας δε γέγονας, τη θεία προνοία, ποιμενάρχης</w:t>
      </w:r>
    </w:p>
    <w:p w:rsidR="00E41953" w:rsidRPr="00BF53A8" w:rsidRDefault="00E41953" w:rsidP="002D66A8">
      <w:pPr>
        <w:pStyle w:val="NoSpacing"/>
        <w:jc w:val="center"/>
        <w:rPr>
          <w:sz w:val="32"/>
        </w:rPr>
      </w:pPr>
      <w:r w:rsidRPr="00BF53A8">
        <w:rPr>
          <w:sz w:val="32"/>
        </w:rPr>
        <w:t>άριστος, Πάτερ Πατρίκιε, και ταις αρεταίς διαλάμπων· τύπος καλών έργων εδείχθης· εν τη λογική σου ποίμνη Όσιε.</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Λόγω, διαπρέπων πρακτικώ, και καθοδηγών την σην ποίμνην, επί νομάς αληθείς, οία ισοστάσιος των αποστόλων Χριστού, Ιέραρχα Πατρίκιε, ψυχών οικονόμος ώφθης</w:t>
      </w:r>
    </w:p>
    <w:p w:rsidR="00E41953" w:rsidRPr="00BF53A8" w:rsidRDefault="00E41953" w:rsidP="002D66A8">
      <w:pPr>
        <w:pStyle w:val="NoSpacing"/>
        <w:jc w:val="center"/>
        <w:rPr>
          <w:sz w:val="32"/>
        </w:rPr>
      </w:pPr>
      <w:r w:rsidRPr="00BF53A8">
        <w:rPr>
          <w:sz w:val="32"/>
        </w:rPr>
        <w:t>ενθεώτατος, και οδηγός ασφαλής· όθεν ως θεράπων Κυρίου, πρέσβευε σωθήναι τους πόθω, εκτελούντας την αγίαν μνήμην σου.</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Έτερα Προσόμοια. Ήχος δ . Ως γενναίον εν μάρτυσι.</w:t>
      </w:r>
    </w:p>
    <w:p w:rsidR="00E41953" w:rsidRPr="00BF53A8" w:rsidRDefault="00E41953" w:rsidP="002D66A8">
      <w:pPr>
        <w:pStyle w:val="NoSpacing"/>
        <w:jc w:val="center"/>
        <w:rPr>
          <w:b/>
          <w:sz w:val="32"/>
        </w:rPr>
      </w:pPr>
    </w:p>
    <w:p w:rsidR="00E41953" w:rsidRPr="00BF53A8" w:rsidRDefault="00E41953" w:rsidP="002D66A8">
      <w:pPr>
        <w:pStyle w:val="NoSpacing"/>
        <w:jc w:val="center"/>
        <w:rPr>
          <w:sz w:val="32"/>
        </w:rPr>
      </w:pPr>
      <w:r w:rsidRPr="00BF53A8">
        <w:rPr>
          <w:sz w:val="32"/>
        </w:rPr>
        <w:t>Βρεττανίας το βλάστημα, Γαλατίας το καύχημα, νήσου Ιρλανδίας αρχιεράρχην τε, τον θεοφόρον Πατρίκιον, αινέσωμεν σήμερον, Ορθοδόξων τον πυρσόν, κακοδόξων</w:t>
      </w:r>
    </w:p>
    <w:p w:rsidR="00E41953" w:rsidRPr="00BF53A8" w:rsidRDefault="00E41953" w:rsidP="002D66A8">
      <w:pPr>
        <w:pStyle w:val="NoSpacing"/>
        <w:jc w:val="center"/>
        <w:rPr>
          <w:sz w:val="32"/>
        </w:rPr>
      </w:pPr>
      <w:r w:rsidRPr="00BF53A8">
        <w:rPr>
          <w:sz w:val="32"/>
        </w:rPr>
        <w:t>τον έλεγχον· και βοήσωμεν των πιστών αι χορείαι ομοφώνως· τον Χριστόν δυσώπει Πάτερ, υπέρ ημών των τιμώντων σε.</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Θεορρήμονι γλώττη σου, της Τριάδος εκήρυξας, γνώσιν παμμακάριστε την σωτήριον· και τη μαχαίρα των λόγων σου, εις τέλος κατέκοψας, τα ζιζάνια σοφέ, Πελαγίου</w:t>
      </w:r>
    </w:p>
    <w:p w:rsidR="00E41953" w:rsidRPr="00BF53A8" w:rsidRDefault="00E41953" w:rsidP="002D66A8">
      <w:pPr>
        <w:pStyle w:val="NoSpacing"/>
        <w:jc w:val="center"/>
        <w:rPr>
          <w:sz w:val="32"/>
        </w:rPr>
      </w:pPr>
      <w:r w:rsidRPr="00BF53A8">
        <w:rPr>
          <w:sz w:val="32"/>
        </w:rPr>
        <w:t>του άφρονος· και κατέβαλες, των δρυΐδων, Πατρίκιε, την πλάνην τοις σοις θαύμασιν τρανώσας, της ευσεβείας τα δόγματα.</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Εν τη νήσω Πατρίκιε, ένθα συ εκοπίασας, η των κακοδόξων λατίνων αίρεσις, επιδραμούσα εμίανε, την πίστιν την άμωμον· αλλά συ ταις σαις ευχαίς, προς Χριστόν</w:t>
      </w:r>
    </w:p>
    <w:p w:rsidR="00E41953" w:rsidRPr="00BF53A8" w:rsidRDefault="00E41953" w:rsidP="002D66A8">
      <w:pPr>
        <w:pStyle w:val="NoSpacing"/>
        <w:jc w:val="center"/>
        <w:rPr>
          <w:sz w:val="32"/>
        </w:rPr>
      </w:pPr>
      <w:r w:rsidRPr="00BF53A8">
        <w:rPr>
          <w:sz w:val="32"/>
        </w:rPr>
        <w:t>τον φιλάνθρωπον, πάλιν φώτισον, φωτισμώ ευσεβείας Ιεράρχα, τους δεινώς πεπλανημένους, και εν σκοτία καθεύδοντας.</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Δόξα. Ήχος πλ. β´.</w:t>
      </w:r>
    </w:p>
    <w:p w:rsidR="00E41953" w:rsidRPr="00BF53A8" w:rsidRDefault="00E41953" w:rsidP="002D66A8">
      <w:pPr>
        <w:pStyle w:val="NoSpacing"/>
        <w:jc w:val="center"/>
        <w:rPr>
          <w:sz w:val="32"/>
        </w:rPr>
      </w:pPr>
      <w:r w:rsidRPr="00BF53A8">
        <w:rPr>
          <w:sz w:val="32"/>
        </w:rPr>
        <w:t>Σήμερον συγκαλείται ημάς, του θεοφόρου Πατρικίου, η ετήσιος πανήγυρις· ως Ιεράρχης γαρ ενθεώτατος, πάσαν δόσιν αγαθήν, και παν δώρημα τέλειον, παρά του</w:t>
      </w:r>
    </w:p>
    <w:p w:rsidR="00E41953" w:rsidRPr="00BF53A8" w:rsidRDefault="00E41953" w:rsidP="002D66A8">
      <w:pPr>
        <w:pStyle w:val="NoSpacing"/>
        <w:jc w:val="center"/>
        <w:rPr>
          <w:sz w:val="32"/>
        </w:rPr>
      </w:pPr>
      <w:r w:rsidRPr="00BF53A8">
        <w:rPr>
          <w:sz w:val="32"/>
        </w:rPr>
        <w:t>Πατρός των φώτων, πρυτανεύει ημίν τοις βοώσιν αυτώ· Χαίροις της Βρεττανίας, βλαστός θεοειδής, ο εκ γενεάς προελθών, φοβουμένων τον Κύριον. Χαίροις, ο ουρανόθεν</w:t>
      </w:r>
    </w:p>
    <w:p w:rsidR="00E41953" w:rsidRPr="00BF53A8" w:rsidRDefault="00E41953" w:rsidP="002D66A8">
      <w:pPr>
        <w:pStyle w:val="NoSpacing"/>
        <w:jc w:val="center"/>
        <w:rPr>
          <w:sz w:val="32"/>
        </w:rPr>
      </w:pPr>
      <w:r w:rsidRPr="00BF53A8">
        <w:rPr>
          <w:sz w:val="32"/>
        </w:rPr>
        <w:t>κληθείς, αυγάσαι τοις απίστοις τον φωτισμόν του ευαγγελίου, της δόξης του Χριστού, ουκ εν πειθοίς ανθρωπίνης σοφίας Λόγοις, αλλ’ εν αποδείξει Πνεύματος</w:t>
      </w:r>
    </w:p>
    <w:p w:rsidR="00E41953" w:rsidRPr="00BF53A8" w:rsidRDefault="00E41953" w:rsidP="002D66A8">
      <w:pPr>
        <w:pStyle w:val="NoSpacing"/>
        <w:jc w:val="center"/>
        <w:rPr>
          <w:sz w:val="32"/>
        </w:rPr>
      </w:pPr>
      <w:r w:rsidRPr="00BF53A8">
        <w:rPr>
          <w:sz w:val="32"/>
        </w:rPr>
        <w:t>και δυνάμεως. Χαίροις της Ιρλανδίας ποιμήν θεοπρόβλητος, και προστάτης συμπαθέστατος, εν δυσημερίαις και θλίψεσι. Πρέσβευε δεόμεθα, τη Αγία Τριάδι,</w:t>
      </w:r>
    </w:p>
    <w:p w:rsidR="00E41953" w:rsidRPr="00BF53A8" w:rsidRDefault="00E41953" w:rsidP="002D66A8">
      <w:pPr>
        <w:pStyle w:val="NoSpacing"/>
        <w:jc w:val="center"/>
        <w:rPr>
          <w:sz w:val="32"/>
        </w:rPr>
      </w:pPr>
      <w:r w:rsidRPr="00BF53A8">
        <w:rPr>
          <w:sz w:val="32"/>
        </w:rPr>
        <w:t xml:space="preserve"> σωθήναι τας ψυχάς ημών.</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Και νυν. Θεοτοκίον Δογματικόν .</w:t>
      </w:r>
    </w:p>
    <w:p w:rsidR="00E41953" w:rsidRPr="00BF53A8" w:rsidRDefault="00E41953" w:rsidP="002D66A8">
      <w:pPr>
        <w:pStyle w:val="NoSpacing"/>
        <w:jc w:val="center"/>
        <w:rPr>
          <w:b/>
          <w:sz w:val="32"/>
        </w:rPr>
      </w:pPr>
    </w:p>
    <w:p w:rsidR="00E41953" w:rsidRPr="00BF53A8" w:rsidRDefault="00E41953" w:rsidP="002D66A8">
      <w:pPr>
        <w:pStyle w:val="NoSpacing"/>
        <w:jc w:val="center"/>
        <w:rPr>
          <w:b/>
          <w:sz w:val="32"/>
        </w:rPr>
      </w:pPr>
      <w:r w:rsidRPr="00BF53A8">
        <w:rPr>
          <w:b/>
          <w:sz w:val="32"/>
        </w:rPr>
        <w:t>Τις μη μακαρίσει σε...</w:t>
      </w:r>
    </w:p>
    <w:p w:rsidR="00E41953" w:rsidRPr="00BF53A8" w:rsidRDefault="00E41953" w:rsidP="002D66A8">
      <w:pPr>
        <w:pStyle w:val="NoSpacing"/>
        <w:jc w:val="center"/>
        <w:rPr>
          <w:b/>
          <w:sz w:val="32"/>
        </w:rPr>
      </w:pPr>
    </w:p>
    <w:p w:rsidR="00E41953" w:rsidRPr="00BF53A8" w:rsidRDefault="00E41953" w:rsidP="002D66A8">
      <w:pPr>
        <w:pStyle w:val="NoSpacing"/>
        <w:jc w:val="center"/>
        <w:rPr>
          <w:b/>
          <w:sz w:val="32"/>
        </w:rPr>
      </w:pPr>
      <w:r w:rsidRPr="00BF53A8">
        <w:rPr>
          <w:b/>
          <w:sz w:val="32"/>
        </w:rPr>
        <w:t>Φως ιλαρόν· Προκείμενον· και τα κάτωθι αναγνώσματα</w:t>
      </w:r>
    </w:p>
    <w:p w:rsidR="00E41953" w:rsidRPr="00BF53A8" w:rsidRDefault="00E41953" w:rsidP="002D66A8">
      <w:pPr>
        <w:pStyle w:val="NoSpacing"/>
        <w:jc w:val="center"/>
        <w:rPr>
          <w:b/>
          <w:sz w:val="32"/>
        </w:rPr>
      </w:pPr>
    </w:p>
    <w:p w:rsidR="00E41953" w:rsidRPr="00BF53A8" w:rsidRDefault="00E41953" w:rsidP="002D66A8">
      <w:pPr>
        <w:pStyle w:val="NoSpacing"/>
        <w:jc w:val="center"/>
        <w:rPr>
          <w:b/>
          <w:sz w:val="32"/>
        </w:rPr>
      </w:pPr>
      <w:r w:rsidRPr="00BF53A8">
        <w:rPr>
          <w:b/>
          <w:sz w:val="32"/>
        </w:rPr>
        <w:t>Σοφίας Σολομώντος το Ανάγνωσμα</w:t>
      </w:r>
    </w:p>
    <w:p w:rsidR="00E41953" w:rsidRPr="00BF53A8" w:rsidRDefault="00E41953" w:rsidP="002D66A8">
      <w:pPr>
        <w:pStyle w:val="NoSpacing"/>
        <w:jc w:val="center"/>
        <w:rPr>
          <w:sz w:val="32"/>
        </w:rPr>
      </w:pPr>
      <w:r w:rsidRPr="00BF53A8">
        <w:rPr>
          <w:sz w:val="32"/>
        </w:rPr>
        <w:t>Στόμα δικαίου αποστάζει σοφίαν, χείλη δε ανδρών επίστανται χάριτας. Στόμα σοφών μελετά σοφίαν, δικαιοσύνη δε ρύεται αυτούς εκ θανάτου. Τελευτήσαντος ανδρός</w:t>
      </w:r>
    </w:p>
    <w:p w:rsidR="00E41953" w:rsidRPr="00BF53A8" w:rsidRDefault="00E41953" w:rsidP="002D66A8">
      <w:pPr>
        <w:pStyle w:val="NoSpacing"/>
        <w:jc w:val="center"/>
        <w:rPr>
          <w:sz w:val="32"/>
        </w:rPr>
      </w:pPr>
      <w:r w:rsidRPr="00BF53A8">
        <w:rPr>
          <w:sz w:val="32"/>
        </w:rPr>
        <w:t>δικαίου ουκ όλλυται ελπίς· υιός γαρ δίκαιος γεννάται εις ζωήν, και εν αγαθοίς αυτού καρπόν δικαιοσύνης τρυγήσει. Φως δικαίοις διαπαντός, και παρά Κυρίου</w:t>
      </w:r>
    </w:p>
    <w:p w:rsidR="00E41953" w:rsidRPr="00BF53A8" w:rsidRDefault="00E41953" w:rsidP="002D66A8">
      <w:pPr>
        <w:pStyle w:val="NoSpacing"/>
        <w:jc w:val="center"/>
        <w:rPr>
          <w:sz w:val="32"/>
        </w:rPr>
      </w:pPr>
      <w:r w:rsidRPr="00BF53A8">
        <w:rPr>
          <w:sz w:val="32"/>
        </w:rPr>
        <w:t>ευρήσουσι χάριν και δόξαν. Γλώσσα σοφών καλά επίσταται, και εν καρδία αυτών αναπαύσεται σοφία. Αγαπά Κυριος οσίας καρδίας, δεκτοί δε αυτώ πάντες άμωμοι</w:t>
      </w:r>
    </w:p>
    <w:p w:rsidR="00E41953" w:rsidRPr="00BF53A8" w:rsidRDefault="00E41953" w:rsidP="002D66A8">
      <w:pPr>
        <w:pStyle w:val="NoSpacing"/>
        <w:jc w:val="center"/>
        <w:rPr>
          <w:sz w:val="32"/>
        </w:rPr>
      </w:pPr>
      <w:r w:rsidRPr="00BF53A8">
        <w:rPr>
          <w:sz w:val="32"/>
        </w:rPr>
        <w:t>εν οδώ. Σοφία Κυρίου φωτιεί πρόσωπον συνετού· φθάνει γαρ τους επιθυμούντας αυτήν, προ του γνωσθήναι, και ευχερώς θεωρείται υπό των αγαπώντων αυτήν. Ο ορθρίσας</w:t>
      </w:r>
    </w:p>
    <w:p w:rsidR="00E41953" w:rsidRPr="00BF53A8" w:rsidRDefault="00E41953" w:rsidP="002D66A8">
      <w:pPr>
        <w:pStyle w:val="NoSpacing"/>
        <w:jc w:val="center"/>
        <w:rPr>
          <w:sz w:val="32"/>
        </w:rPr>
      </w:pPr>
      <w:r w:rsidRPr="00BF53A8">
        <w:rPr>
          <w:sz w:val="32"/>
        </w:rPr>
        <w:t>προς αυτήν ου κοπιάσει, και ο αγρυπνήσας δι' αυτήν, ταχέως αμέριμνος έσται. Ότι τους αξίους αυτής αυτή περιέρχεται ζητούσα, και εν ταις τρίβοις φαντάζεται</w:t>
      </w:r>
    </w:p>
    <w:p w:rsidR="00E41953" w:rsidRPr="00BF53A8" w:rsidRDefault="00E41953" w:rsidP="002D66A8">
      <w:pPr>
        <w:pStyle w:val="NoSpacing"/>
        <w:jc w:val="center"/>
        <w:rPr>
          <w:sz w:val="32"/>
        </w:rPr>
      </w:pPr>
      <w:r w:rsidRPr="00BF53A8">
        <w:rPr>
          <w:sz w:val="32"/>
        </w:rPr>
        <w:t>αυτοίς ευμενώς. Σοφίας ου κατισχύσει ποτέ κακία. Δια ταύτα και εραστής εγενόμην του κάλλους αυτής και εφίλησα ταύτην, και εξεζήτησα εκ νεότητός μου, και</w:t>
      </w:r>
    </w:p>
    <w:p w:rsidR="00E41953" w:rsidRPr="00BF53A8" w:rsidRDefault="00E41953" w:rsidP="002D66A8">
      <w:pPr>
        <w:pStyle w:val="NoSpacing"/>
        <w:jc w:val="center"/>
        <w:rPr>
          <w:sz w:val="32"/>
        </w:rPr>
      </w:pPr>
      <w:r w:rsidRPr="00BF53A8">
        <w:rPr>
          <w:sz w:val="32"/>
        </w:rPr>
        <w:t>εζήτησα νύμφην αγαγέσθαι εμαυτώ. Ότι ο πάντων Δεσπότης ηγάπησεν αυτήν. Μύστης γαρ εστι της του Θεού επιστήμης, και αιρέτις των έργων αυτού. Οι πόνοι αυτής</w:t>
      </w:r>
    </w:p>
    <w:p w:rsidR="00E41953" w:rsidRPr="00BF53A8" w:rsidRDefault="00E41953" w:rsidP="002D66A8">
      <w:pPr>
        <w:pStyle w:val="NoSpacing"/>
        <w:jc w:val="center"/>
        <w:rPr>
          <w:sz w:val="32"/>
        </w:rPr>
      </w:pPr>
      <w:r w:rsidRPr="00BF53A8">
        <w:rPr>
          <w:sz w:val="32"/>
        </w:rPr>
        <w:t>εισιν αρεταί, σωφροσύνην δε και φρόνησιν αύτη διδάσκει, δικαιοσύνην και ανδρείαν, ων χρησιμώτερον ουδέν εστιν εν βίω ανθρώποις. Ει δε και πολυπειρίαν ποθεί</w:t>
      </w:r>
    </w:p>
    <w:p w:rsidR="00E41953" w:rsidRPr="00BF53A8" w:rsidRDefault="00E41953" w:rsidP="002D66A8">
      <w:pPr>
        <w:pStyle w:val="NoSpacing"/>
        <w:jc w:val="center"/>
        <w:rPr>
          <w:sz w:val="32"/>
        </w:rPr>
      </w:pPr>
      <w:r w:rsidRPr="00BF53A8">
        <w:rPr>
          <w:sz w:val="32"/>
        </w:rPr>
        <w:t>τις, οίδε τα αρχαία και τα μέλλοντα εικάζειν, επίσταται στροφάς λόγων, και λύσεις αινιγμάτων, σημεία και τέρατα προγινώσκει, και εκβάσεις καιρών και χρόνων,</w:t>
      </w:r>
    </w:p>
    <w:p w:rsidR="00E41953" w:rsidRPr="00BF53A8" w:rsidRDefault="00E41953" w:rsidP="002D66A8">
      <w:pPr>
        <w:pStyle w:val="NoSpacing"/>
        <w:jc w:val="center"/>
        <w:rPr>
          <w:sz w:val="32"/>
        </w:rPr>
      </w:pPr>
      <w:r w:rsidRPr="00BF53A8">
        <w:rPr>
          <w:sz w:val="32"/>
        </w:rPr>
        <w:t>και πάσι σύμβουλός εστιν αγαθή. Ότι αθανασία εστίν εν αυτή, και εύκλεια εν κοινωνία λόγω αυτής. Δια τούτο ενέτυχον τω Κυρίω, και εδεήθην αυτού, και είπον</w:t>
      </w:r>
    </w:p>
    <w:p w:rsidR="00E41953" w:rsidRPr="00BF53A8" w:rsidRDefault="00E41953" w:rsidP="002D66A8">
      <w:pPr>
        <w:pStyle w:val="NoSpacing"/>
        <w:jc w:val="center"/>
        <w:rPr>
          <w:sz w:val="32"/>
        </w:rPr>
      </w:pPr>
      <w:r w:rsidRPr="00BF53A8">
        <w:rPr>
          <w:sz w:val="32"/>
        </w:rPr>
        <w:t>εξ όλης μου της καρδίας. Θεέ Πατέρων, και Κύριε του ελέους, ο ποιήσας τα πάντα εν λόγω σου, και τη σοφία σου κατασκευάσας τον άνθρωπον, ίνα δεσπόζη των</w:t>
      </w:r>
    </w:p>
    <w:p w:rsidR="00E41953" w:rsidRPr="00BF53A8" w:rsidRDefault="00E41953" w:rsidP="002D66A8">
      <w:pPr>
        <w:pStyle w:val="NoSpacing"/>
        <w:jc w:val="center"/>
        <w:rPr>
          <w:sz w:val="32"/>
        </w:rPr>
      </w:pPr>
      <w:r w:rsidRPr="00BF53A8">
        <w:rPr>
          <w:sz w:val="32"/>
        </w:rPr>
        <w:t>υπό σου γενομένων κτισμάτων, και διέπη τον κόσμον εν οσιότητι και δικαιοσύνη, δος μοι την των σων θρόνων πάρεδρον σοφίαν, και μη με αποδοκιμάσης εκ παίδων</w:t>
      </w:r>
    </w:p>
    <w:p w:rsidR="00E41953" w:rsidRPr="00BF53A8" w:rsidRDefault="00E41953" w:rsidP="002D66A8">
      <w:pPr>
        <w:pStyle w:val="NoSpacing"/>
        <w:jc w:val="center"/>
        <w:rPr>
          <w:sz w:val="32"/>
        </w:rPr>
      </w:pPr>
      <w:r w:rsidRPr="00BF53A8">
        <w:rPr>
          <w:sz w:val="32"/>
        </w:rPr>
        <w:t>σου, ότι εγώ δούλος σος, και υιός της παιδίσκης σου. Εξαπόστειλον αυτήν εξ αγίου κατοικητηρίου σου και από θρόνου δόξης σου, ίνα συμπαρούσά μοι διδάξη</w:t>
      </w:r>
    </w:p>
    <w:p w:rsidR="00E41953" w:rsidRPr="00BF53A8" w:rsidRDefault="00E41953" w:rsidP="002D66A8">
      <w:pPr>
        <w:pStyle w:val="NoSpacing"/>
        <w:jc w:val="center"/>
        <w:rPr>
          <w:sz w:val="32"/>
        </w:rPr>
      </w:pPr>
      <w:r w:rsidRPr="00BF53A8">
        <w:rPr>
          <w:sz w:val="32"/>
        </w:rPr>
        <w:t>με, τι ευάρεστόν εστι παρά σοι. Και οδηγήση με εν γνώσει, και φυλάξη με εν τη δόξη αυτής. Λογισμοί γαρ θνητών πάντες δειλοί και επισφαλείς αι επίνοιαι αυτών.</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Παροιμιών το Ανάγνωσμα</w:t>
      </w:r>
    </w:p>
    <w:p w:rsidR="00E41953" w:rsidRPr="00BF53A8" w:rsidRDefault="00E41953" w:rsidP="002D66A8">
      <w:pPr>
        <w:pStyle w:val="NoSpacing"/>
        <w:jc w:val="center"/>
        <w:rPr>
          <w:sz w:val="32"/>
        </w:rPr>
      </w:pPr>
      <w:r w:rsidRPr="00BF53A8">
        <w:rPr>
          <w:sz w:val="32"/>
        </w:rPr>
        <w:t>Μνήμη δικαίου μέτ’ εγκωμίων, και ευλογία Κυρίου επί κεφαλήν αυτού. Μακάριος άνθρωπος, ος εύρε σοφίαν, και θνητός ος οίδε φρόνησιν. Κρείσσον γαρ αυτήν εμπορεύεσθαι, η χρυσίου και αργυρίου θησαυρούς. Τιμιωτέρα δε εστι λίθων πολυτελών, παν δε τίμιον ουκ άξιον αυτής εστιν. Εκ γαρ του στόματος αυτής εκπορεύεται δικαιοσύνη,</w:t>
      </w:r>
    </w:p>
    <w:p w:rsidR="00E41953" w:rsidRPr="00BF53A8" w:rsidRDefault="00E41953" w:rsidP="002D66A8">
      <w:pPr>
        <w:pStyle w:val="NoSpacing"/>
        <w:jc w:val="center"/>
        <w:rPr>
          <w:sz w:val="32"/>
        </w:rPr>
      </w:pPr>
      <w:r w:rsidRPr="00BF53A8">
        <w:rPr>
          <w:sz w:val="32"/>
        </w:rPr>
        <w:t>νόμον δε και έλεον επί γλώσσης φορεί. Τοιγαρούν ακούσατέ μου, ω τέκνα· σεμνά γαρ ερώ, και μακάριος άνθρωπος, ος τας εμάς οδούς φυλάξει. Αι γαρ έξοδοί μου,</w:t>
      </w:r>
    </w:p>
    <w:p w:rsidR="00E41953" w:rsidRPr="00BF53A8" w:rsidRDefault="00E41953" w:rsidP="002D66A8">
      <w:pPr>
        <w:pStyle w:val="NoSpacing"/>
        <w:jc w:val="center"/>
        <w:rPr>
          <w:sz w:val="32"/>
        </w:rPr>
      </w:pPr>
      <w:r w:rsidRPr="00BF53A8">
        <w:rPr>
          <w:sz w:val="32"/>
        </w:rPr>
        <w:t>έξοδοι ζωής, και ετοιμάζεται θέλησις παρά Κυρίου. Δια τούτο παρακαλώ υμάς, και προΐεμαι εμήν φωνήν υιοίς ανθρώπων. Ότι εγώ η Σοφία κατεσκεύασα βουλήν,</w:t>
      </w:r>
    </w:p>
    <w:p w:rsidR="00E41953" w:rsidRPr="00BF53A8" w:rsidRDefault="00E41953" w:rsidP="002D66A8">
      <w:pPr>
        <w:pStyle w:val="NoSpacing"/>
        <w:jc w:val="center"/>
        <w:rPr>
          <w:sz w:val="32"/>
        </w:rPr>
      </w:pPr>
      <w:r w:rsidRPr="00BF53A8">
        <w:rPr>
          <w:sz w:val="32"/>
        </w:rPr>
        <w:t>και γνώσιν και έννοιαν εγώ επεκαλεσάμην. Εμή βουλή και ασφάλεια, εμή φρόνησις, εμή δε ισχύς. Εγώ τους εμέ φιλούντας αγαπώ, οι δε εμέ ζητούντες ευρήσουσι</w:t>
      </w:r>
    </w:p>
    <w:p w:rsidR="00E41953" w:rsidRPr="00BF53A8" w:rsidRDefault="00E41953" w:rsidP="002D66A8">
      <w:pPr>
        <w:pStyle w:val="NoSpacing"/>
        <w:jc w:val="center"/>
        <w:rPr>
          <w:sz w:val="32"/>
        </w:rPr>
      </w:pPr>
      <w:r w:rsidRPr="00BF53A8">
        <w:rPr>
          <w:sz w:val="32"/>
        </w:rPr>
        <w:t>χάριν. Νοήσατε τοίνυν άκακοι πανουργίαν, οι δε απαίδευτοι ένθεσθε καρδίαν. Εισακούσατέ μου και πάλιν· σεμνά γαρ ερώ, και ανοίγω από χειλέων ορθα. Ότι αλήθειαν</w:t>
      </w:r>
    </w:p>
    <w:p w:rsidR="00E41953" w:rsidRPr="00BF53A8" w:rsidRDefault="00E41953" w:rsidP="002D66A8">
      <w:pPr>
        <w:pStyle w:val="NoSpacing"/>
        <w:jc w:val="center"/>
        <w:rPr>
          <w:sz w:val="32"/>
        </w:rPr>
      </w:pPr>
      <w:r w:rsidRPr="00BF53A8">
        <w:rPr>
          <w:sz w:val="32"/>
        </w:rPr>
        <w:t>μελετήσει ο λάρυγξ μου, εβδελυγμένα δε εναντίον εμού χείλη ψευδώ. Μετά δικαιοσύνης πάντα τα ρήματα του στόματός μου, ουδέν εν αυτοίς σκολιόν, ουδέ στραγγαλιώδες.</w:t>
      </w:r>
    </w:p>
    <w:p w:rsidR="00E41953" w:rsidRPr="00BF53A8" w:rsidRDefault="00E41953" w:rsidP="002D66A8">
      <w:pPr>
        <w:pStyle w:val="NoSpacing"/>
        <w:jc w:val="center"/>
        <w:rPr>
          <w:sz w:val="32"/>
        </w:rPr>
      </w:pPr>
      <w:r w:rsidRPr="00BF53A8">
        <w:rPr>
          <w:sz w:val="32"/>
        </w:rPr>
        <w:t>Πάντα ευθέα εστί τοις νοούσι, και ορθά τοις ευρίσκουσι γνώσιν. Διδάσκω γαρ υμίν αληθή, ίνα γένηται εν Κυρίω η ελπίς υμών, και πλησθήσεσθε πνεύματος.</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Σοφίας Σολομώντος το Ανάγνωσμα. (Κεφ. 4, 7-15)</w:t>
      </w:r>
    </w:p>
    <w:p w:rsidR="00E41953" w:rsidRPr="00BF53A8" w:rsidRDefault="00E41953" w:rsidP="002D66A8">
      <w:pPr>
        <w:pStyle w:val="NoSpacing"/>
        <w:jc w:val="center"/>
        <w:rPr>
          <w:sz w:val="32"/>
        </w:rPr>
      </w:pPr>
      <w:r w:rsidRPr="00BF53A8">
        <w:rPr>
          <w:sz w:val="32"/>
        </w:rPr>
        <w:t>Δίκαιος  εάν φθάση τελευτήσαι, εν αναπαύσει έσται· γήρας γαρ τίμιον, ου το πολυχρόνιον, ουδέ αριθμώ ετών μεμέτρηται. Πολιά δε εστι φρόνησις ανθρώποις, και</w:t>
      </w:r>
    </w:p>
    <w:p w:rsidR="00E41953" w:rsidRPr="00BF53A8" w:rsidRDefault="00E41953" w:rsidP="002D66A8">
      <w:pPr>
        <w:pStyle w:val="NoSpacing"/>
        <w:jc w:val="center"/>
        <w:rPr>
          <w:sz w:val="32"/>
        </w:rPr>
      </w:pPr>
      <w:r w:rsidRPr="00BF53A8">
        <w:rPr>
          <w:sz w:val="32"/>
        </w:rPr>
        <w:t>ηλικία γήρως, βίος ακηλίδωτος. Ευάρεστος Θεώ γενόμενος, ηγαπήθη, και ζων μεταξύ αμαρτωλών, μετετέθη. Ηρπάγη, μη κακία αλλάξη σύνεσιν αυτού, η δόλος απατήση</w:t>
      </w:r>
    </w:p>
    <w:p w:rsidR="00E41953" w:rsidRPr="00BF53A8" w:rsidRDefault="00E41953" w:rsidP="002D66A8">
      <w:pPr>
        <w:pStyle w:val="NoSpacing"/>
        <w:jc w:val="center"/>
        <w:rPr>
          <w:sz w:val="32"/>
        </w:rPr>
      </w:pPr>
      <w:r w:rsidRPr="00BF53A8">
        <w:rPr>
          <w:sz w:val="32"/>
        </w:rPr>
        <w:t>ψυχήν αυτού. Βασκανία γαρ φαυλότητος αμαυροί τα καλά, και ρεμβασμός επιθυμίας μεταλλεύει νουν άκακον. Τελειωθείς εν ολίγω, επλήρωσε χρόνους μακρούς· αρεστή</w:t>
      </w:r>
    </w:p>
    <w:p w:rsidR="00E41953" w:rsidRPr="00BF53A8" w:rsidRDefault="00E41953" w:rsidP="002D66A8">
      <w:pPr>
        <w:pStyle w:val="NoSpacing"/>
        <w:jc w:val="center"/>
        <w:rPr>
          <w:sz w:val="32"/>
        </w:rPr>
      </w:pPr>
      <w:r w:rsidRPr="00BF53A8">
        <w:rPr>
          <w:sz w:val="32"/>
        </w:rPr>
        <w:t>γαρ ην Κυρίω η ψυχή αυτού· δια τούτο έσπευσεν εκ μέσου πονηρίας. Οι δε λαοί ιδόντες και μη νοήσαντες, μηδέ θέντες επί διανοία το τοιούτον, ότι χάρις και</w:t>
      </w:r>
    </w:p>
    <w:p w:rsidR="00E41953" w:rsidRPr="00BF53A8" w:rsidRDefault="00E41953" w:rsidP="002D66A8">
      <w:pPr>
        <w:pStyle w:val="NoSpacing"/>
        <w:jc w:val="center"/>
        <w:rPr>
          <w:sz w:val="32"/>
        </w:rPr>
      </w:pPr>
      <w:r w:rsidRPr="00BF53A8">
        <w:rPr>
          <w:sz w:val="32"/>
        </w:rPr>
        <w:t>έλεος εν τοις οσίοις αυτού, και επισκοπή εν τοις εκλεκτοίς αυτού.</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Λιτή. Ήχος α .</w:t>
      </w:r>
    </w:p>
    <w:p w:rsidR="00E41953" w:rsidRPr="00BF53A8" w:rsidRDefault="00E41953" w:rsidP="002D66A8">
      <w:pPr>
        <w:pStyle w:val="NoSpacing"/>
        <w:jc w:val="center"/>
        <w:rPr>
          <w:sz w:val="32"/>
        </w:rPr>
      </w:pPr>
      <w:r w:rsidRPr="00BF53A8">
        <w:rPr>
          <w:sz w:val="32"/>
        </w:rPr>
        <w:t>Σταλάξατε τα όρη της Βρεττανίας γλυκασμόν, και οι βουνοί της Ιρλανδίας, ως αρνία σκιρτήσατε· ιδού γαρ ο μέγας εν Ιεράρχαις Πατρίκιος, ο των αποστόλων ομότροπος,</w:t>
      </w:r>
    </w:p>
    <w:p w:rsidR="00E41953" w:rsidRPr="00BF53A8" w:rsidRDefault="00E41953" w:rsidP="002D66A8">
      <w:pPr>
        <w:pStyle w:val="NoSpacing"/>
        <w:jc w:val="center"/>
        <w:rPr>
          <w:sz w:val="32"/>
        </w:rPr>
      </w:pPr>
      <w:r w:rsidRPr="00BF53A8">
        <w:rPr>
          <w:sz w:val="32"/>
        </w:rPr>
        <w:t>και εν θαύμασι περιβόητος, την προς ουρανόν πορείαν εποιήσατο, και τω θρόνω παραστάς, του Παντοκράτορος Χριστού, συν ταις επουρανίαις δυνάμεσιν, και πάσι</w:t>
      </w:r>
    </w:p>
    <w:p w:rsidR="00E41953" w:rsidRPr="00BF53A8" w:rsidRDefault="00E41953" w:rsidP="002D66A8">
      <w:pPr>
        <w:pStyle w:val="NoSpacing"/>
        <w:jc w:val="center"/>
        <w:rPr>
          <w:sz w:val="32"/>
        </w:rPr>
      </w:pPr>
      <w:r w:rsidRPr="00BF53A8">
        <w:rPr>
          <w:sz w:val="32"/>
        </w:rPr>
        <w:t xml:space="preserve">τοις απ’ αιώνος αγίοις αιτείται δωρηθήναι τω κόσμω, την ειρήνην και ταις ψυχαίς </w:t>
      </w:r>
    </w:p>
    <w:p w:rsidR="00E41953" w:rsidRPr="00BF53A8" w:rsidRDefault="00E41953" w:rsidP="002D66A8">
      <w:pPr>
        <w:pStyle w:val="NoSpacing"/>
        <w:jc w:val="center"/>
        <w:rPr>
          <w:sz w:val="32"/>
        </w:rPr>
      </w:pPr>
      <w:r w:rsidRPr="00BF53A8">
        <w:rPr>
          <w:sz w:val="32"/>
        </w:rPr>
        <w:t>ημών το μέγα έλεος.</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Ήχος β´.</w:t>
      </w:r>
    </w:p>
    <w:p w:rsidR="00E41953" w:rsidRPr="00BF53A8" w:rsidRDefault="00E41953" w:rsidP="002D66A8">
      <w:pPr>
        <w:pStyle w:val="NoSpacing"/>
        <w:jc w:val="center"/>
        <w:rPr>
          <w:sz w:val="32"/>
        </w:rPr>
      </w:pPr>
      <w:r w:rsidRPr="00BF53A8">
        <w:rPr>
          <w:sz w:val="32"/>
        </w:rPr>
        <w:t>Τη τριφύλλω χρώμενος βοτάνη, της ομοουσίου Τριάδος το κράτος, τη ποίμνη σου εδίδασκες, Ιέραρχα Πατρίκιε, και την των ειδώλων πλάνην,τοις σοις κατήργησας</w:t>
      </w:r>
    </w:p>
    <w:p w:rsidR="00E41953" w:rsidRPr="00BF53A8" w:rsidRDefault="00E41953" w:rsidP="002D66A8">
      <w:pPr>
        <w:pStyle w:val="NoSpacing"/>
        <w:jc w:val="center"/>
        <w:rPr>
          <w:sz w:val="32"/>
        </w:rPr>
      </w:pPr>
      <w:r w:rsidRPr="00BF53A8">
        <w:rPr>
          <w:sz w:val="32"/>
        </w:rPr>
        <w:t>θαύμασιν, αποστολικήν εξουσίαν, λαβών παρά Χριστού του σε καλέσαντος, πατείν επάνω όφεων και σκορπίων, και επί πάσαν την δύναμιν του εχθρού· αλλά και ημάς</w:t>
      </w:r>
    </w:p>
    <w:p w:rsidR="00E41953" w:rsidRPr="00BF53A8" w:rsidRDefault="00E41953" w:rsidP="002D66A8">
      <w:pPr>
        <w:pStyle w:val="NoSpacing"/>
        <w:jc w:val="center"/>
        <w:rPr>
          <w:sz w:val="32"/>
        </w:rPr>
      </w:pPr>
      <w:r w:rsidRPr="00BF53A8">
        <w:rPr>
          <w:sz w:val="32"/>
        </w:rPr>
        <w:t>τους τιμώντάς σου την πανσεβάσμιον μνήμην, ταις θεοδέκτοις ικεσίαις σου, των ψυχικών ημάς παθών, και σωματικών ελευθέρωσον.</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Ήχος γ´.</w:t>
      </w:r>
    </w:p>
    <w:p w:rsidR="00E41953" w:rsidRPr="00BF53A8" w:rsidRDefault="00E41953" w:rsidP="002D66A8">
      <w:pPr>
        <w:pStyle w:val="NoSpacing"/>
        <w:jc w:val="center"/>
        <w:rPr>
          <w:sz w:val="32"/>
        </w:rPr>
      </w:pPr>
      <w:r w:rsidRPr="00BF53A8">
        <w:rPr>
          <w:sz w:val="32"/>
        </w:rPr>
        <w:t>Το ευαγγέλιον της δόξης του μακαρίου Θεού πιστευθείς, λόγω και διδασκαλία εκοπίασας, ορθοτομήσας άριστα, τον λόγον της αληθείας· και ο εσύναξας ποίμνιον,</w:t>
      </w:r>
    </w:p>
    <w:p w:rsidR="00E41953" w:rsidRPr="00BF53A8" w:rsidRDefault="00E41953" w:rsidP="002D66A8">
      <w:pPr>
        <w:pStyle w:val="NoSpacing"/>
        <w:jc w:val="center"/>
        <w:rPr>
          <w:sz w:val="32"/>
        </w:rPr>
      </w:pPr>
      <w:r w:rsidRPr="00BF53A8">
        <w:rPr>
          <w:sz w:val="32"/>
        </w:rPr>
        <w:t>λυτρωσάμενος αυτούς, εκ της ματαίας πατροπαράδοτου αναστροφής, ουκ επαύσω νυκτός τε και ημέρας, μετά δακρύων νουθετών, ίνα αρνησάμενοι την ασέβειαν, και</w:t>
      </w:r>
    </w:p>
    <w:p w:rsidR="00E41953" w:rsidRPr="00BF53A8" w:rsidRDefault="00E41953" w:rsidP="002D66A8">
      <w:pPr>
        <w:pStyle w:val="NoSpacing"/>
        <w:jc w:val="center"/>
        <w:rPr>
          <w:sz w:val="32"/>
        </w:rPr>
      </w:pPr>
      <w:r w:rsidRPr="00BF53A8">
        <w:rPr>
          <w:sz w:val="32"/>
        </w:rPr>
        <w:t>τας κοσμικάς επιθυμίας σωφρόνως και δικαίως και ευσεβώς πολιτεύωνται, προσδεχόμενοι την μακαρίαν ελπίδα, και επιφάνειαν της δόξης του μεγάλου Θεού, και</w:t>
      </w:r>
    </w:p>
    <w:p w:rsidR="00E41953" w:rsidRPr="00BF53A8" w:rsidRDefault="00E41953" w:rsidP="002D66A8">
      <w:pPr>
        <w:pStyle w:val="NoSpacing"/>
        <w:jc w:val="center"/>
        <w:rPr>
          <w:sz w:val="32"/>
        </w:rPr>
      </w:pPr>
      <w:r w:rsidRPr="00BF53A8">
        <w:rPr>
          <w:sz w:val="32"/>
        </w:rPr>
        <w:t>σωτήρος ημών Ιησού Χριστού. Αυτόν ικέτευε, ελεηθήναι τας ψυχάς ημών, των πόθω ευφημούντων σε, Πάτερ θεοφόρε Πατρίκιε.</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Δόξα. Ήχος δ´.</w:t>
      </w:r>
    </w:p>
    <w:p w:rsidR="00E41953" w:rsidRPr="00BF53A8" w:rsidRDefault="00E41953" w:rsidP="002D66A8">
      <w:pPr>
        <w:pStyle w:val="NoSpacing"/>
        <w:jc w:val="center"/>
        <w:rPr>
          <w:sz w:val="32"/>
        </w:rPr>
      </w:pPr>
      <w:r w:rsidRPr="00BF53A8">
        <w:rPr>
          <w:sz w:val="32"/>
        </w:rPr>
        <w:t>Τη των Ιρλανδών μεγαλονήσω, πάσα πόλις και χώρα συνεορτάζει σήμερον, επί τη μνήμη του σεβασμίου αυτής προστάτου· δεύτε ουν και ημείς εγκώμιοις πνευματικοίς,</w:t>
      </w:r>
    </w:p>
    <w:p w:rsidR="00E41953" w:rsidRPr="00BF53A8" w:rsidRDefault="00E41953" w:rsidP="002D66A8">
      <w:pPr>
        <w:pStyle w:val="NoSpacing"/>
        <w:jc w:val="center"/>
        <w:rPr>
          <w:sz w:val="32"/>
        </w:rPr>
      </w:pPr>
      <w:r w:rsidRPr="00BF53A8">
        <w:rPr>
          <w:sz w:val="32"/>
        </w:rPr>
        <w:t>ως άνθεσιν εαρινοίς αυτόν καταστέψωμεν, γηθοσύνως κραυγάζοντες· Χαίροις ο ποιμήν ο καλός, ο την ψυχήν θεις υπέρ των προβάτων, ου της φωνής τα πρόβατα ακούει·</w:t>
      </w:r>
    </w:p>
    <w:p w:rsidR="00E41953" w:rsidRPr="00BF53A8" w:rsidRDefault="00E41953" w:rsidP="002D66A8">
      <w:pPr>
        <w:pStyle w:val="NoSpacing"/>
        <w:jc w:val="center"/>
        <w:rPr>
          <w:sz w:val="32"/>
        </w:rPr>
      </w:pPr>
      <w:r w:rsidRPr="00BF53A8">
        <w:rPr>
          <w:sz w:val="32"/>
        </w:rPr>
        <w:t>έμπροσθεν γαρ αυτών πορευόμενος, προς τον Αρχιποίμενα Χριστόν οδηγείς αυτά ασφαλώς. Αυτόν ικετέυε δεόμεθα, ισαπόστολε Πάτερ Πατρίκιε, την ποίμνην σου ταύτην,</w:t>
      </w:r>
    </w:p>
    <w:p w:rsidR="00E41953" w:rsidRPr="00BF53A8" w:rsidRDefault="00E41953" w:rsidP="002D66A8">
      <w:pPr>
        <w:pStyle w:val="NoSpacing"/>
        <w:jc w:val="center"/>
        <w:rPr>
          <w:sz w:val="32"/>
        </w:rPr>
      </w:pPr>
      <w:r w:rsidRPr="00BF53A8">
        <w:rPr>
          <w:sz w:val="32"/>
        </w:rPr>
        <w:t>προβατοσχήμων λύκων λυτρωθήναι, και της ουρανίου μάνδρας αξιωθήναι.</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Και νυν. Θεοτοκίον.</w:t>
      </w:r>
    </w:p>
    <w:p w:rsidR="00E41953" w:rsidRPr="00BF53A8" w:rsidRDefault="00E41953" w:rsidP="002D66A8">
      <w:pPr>
        <w:pStyle w:val="NoSpacing"/>
        <w:jc w:val="center"/>
        <w:rPr>
          <w:sz w:val="32"/>
        </w:rPr>
      </w:pPr>
      <w:r w:rsidRPr="00BF53A8">
        <w:rPr>
          <w:sz w:val="32"/>
        </w:rPr>
        <w:t>Εκ παντοίων κινδύνων, τους δούλους σου φύλαττε, ευλογημένη Θεοτόκε, ίνα σε δοξάζωμεν, την ελπίδα των ψυχών ημών.</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Απόστιχα Προσόμοια. Ήχος πλ. α´. Χαίροις ασκητικών.</w:t>
      </w:r>
    </w:p>
    <w:p w:rsidR="00E41953" w:rsidRPr="00BF53A8" w:rsidRDefault="00E41953" w:rsidP="002D66A8">
      <w:pPr>
        <w:pStyle w:val="NoSpacing"/>
        <w:jc w:val="center"/>
        <w:rPr>
          <w:sz w:val="32"/>
        </w:rPr>
      </w:pPr>
      <w:r w:rsidRPr="00BF53A8">
        <w:rPr>
          <w:sz w:val="32"/>
        </w:rPr>
        <w:t>Χαίροις, Αρχιερεύ του Θεού, των Αποστολών μιμητής και ομότροπος, η δόξα της Ιρλανδίας, των αρετών η λαμπάς, εναρέτων έργων υποτυπώσις, πραότητος σκήνωμα,</w:t>
      </w:r>
    </w:p>
    <w:p w:rsidR="00E41953" w:rsidRPr="00BF53A8" w:rsidRDefault="00E41953" w:rsidP="002D66A8">
      <w:pPr>
        <w:pStyle w:val="NoSpacing"/>
        <w:jc w:val="center"/>
        <w:rPr>
          <w:sz w:val="32"/>
        </w:rPr>
      </w:pPr>
      <w:r w:rsidRPr="00BF53A8">
        <w:rPr>
          <w:sz w:val="32"/>
        </w:rPr>
        <w:t>Παρακλήτου θησαύρισμα, του μακαρίου, Γερμανού τέκνον γνήσιον, και διδάσκαλος· μοναστών ο ισάγγελος, ύψος της ταπεινώσεως, Πατρίκιε Όσιε, υπομονής και ανδρείας,</w:t>
      </w:r>
    </w:p>
    <w:p w:rsidR="00E41953" w:rsidRPr="00BF53A8" w:rsidRDefault="00E41953" w:rsidP="002D66A8">
      <w:pPr>
        <w:pStyle w:val="NoSpacing"/>
        <w:jc w:val="center"/>
        <w:rPr>
          <w:sz w:val="32"/>
        </w:rPr>
      </w:pPr>
      <w:r w:rsidRPr="00BF53A8">
        <w:rPr>
          <w:sz w:val="32"/>
        </w:rPr>
        <w:t>κέδρος στερρά και ακλόνητος. Χριστόν εκδυσώπει ταις ψυχαίς ημών,</w:t>
      </w:r>
    </w:p>
    <w:p w:rsidR="00E41953" w:rsidRPr="00BF53A8" w:rsidRDefault="00E41953" w:rsidP="002D66A8">
      <w:pPr>
        <w:pStyle w:val="NoSpacing"/>
        <w:jc w:val="center"/>
        <w:rPr>
          <w:sz w:val="32"/>
        </w:rPr>
      </w:pPr>
      <w:r w:rsidRPr="00BF53A8">
        <w:rPr>
          <w:sz w:val="32"/>
        </w:rPr>
        <w:t xml:space="preserve"> δοθήναι το μέγα έλεος.</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b/>
          <w:sz w:val="32"/>
        </w:rPr>
        <w:t>Στ.:</w:t>
      </w:r>
      <w:r w:rsidRPr="00BF53A8">
        <w:rPr>
          <w:sz w:val="32"/>
        </w:rPr>
        <w:t xml:space="preserve"> Το στόμα μου λαλήσει σοφίαν, και η μελέτη της καρδίας μου σύνεσιν.</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Θλίψεις, και διωγμούς υποστάς, εν παρρησία ουκ επαύσω Πατρίκιε, κηρύττων την σωτηρίαν, ήνπερ παρέχει Χριστός, τοις ειλικρινώς αυτώ πιστεύουσι· δρυΐδων</w:t>
      </w:r>
    </w:p>
    <w:p w:rsidR="00E41953" w:rsidRPr="00BF53A8" w:rsidRDefault="00E41953" w:rsidP="002D66A8">
      <w:pPr>
        <w:pStyle w:val="NoSpacing"/>
        <w:jc w:val="center"/>
        <w:rPr>
          <w:sz w:val="32"/>
        </w:rPr>
      </w:pPr>
      <w:r w:rsidRPr="00BF53A8">
        <w:rPr>
          <w:sz w:val="32"/>
        </w:rPr>
        <w:t>κατώλεσας, μαγγανείας και τέρατα, Σταυρού τω όπλω, και τους όφεις εδιώξας, εκ της νήσου σου, Ιεράρχα θεσπέσιε, όθεν νυν τους τιμώντάς σε, και πίστει προστρέχοντας,</w:t>
      </w:r>
    </w:p>
    <w:p w:rsidR="00E41953" w:rsidRPr="00BF53A8" w:rsidRDefault="00E41953" w:rsidP="002D66A8">
      <w:pPr>
        <w:pStyle w:val="NoSpacing"/>
        <w:jc w:val="center"/>
        <w:rPr>
          <w:sz w:val="32"/>
        </w:rPr>
      </w:pPr>
      <w:r w:rsidRPr="00BF53A8">
        <w:rPr>
          <w:sz w:val="32"/>
        </w:rPr>
        <w:t>τοις σοις τιμίοις λειψάνοις, πάσης ανάγκης διάσωσον, Χριστόν ικετεύων, ταις ψυχαίς ημών δοθήναι, το μέγα έλεος.</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b/>
          <w:sz w:val="32"/>
        </w:rPr>
        <w:t>Στ.:</w:t>
      </w:r>
      <w:r w:rsidRPr="00BF53A8">
        <w:rPr>
          <w:sz w:val="32"/>
        </w:rPr>
        <w:t xml:space="preserve"> Οι ιερείς σου Κύριε, ενδύσονται δικαιοσύνην, και οι Όσιοί σου αγαλλιάσει αγαλλιάσονται.</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Χαίρει, η Ιρλανδία εν σοι, εγκαυχωμένη τω σοφώ σου κηρύγματι, και θεία ποιμαντορία, και πολλαπλαίς δωρεαίς, της σωτηριώδους προστασίας σου· αυτήν γαρ ωδήγησας,</w:t>
      </w:r>
    </w:p>
    <w:p w:rsidR="00E41953" w:rsidRPr="00BF53A8" w:rsidRDefault="00E41953" w:rsidP="002D66A8">
      <w:pPr>
        <w:pStyle w:val="NoSpacing"/>
        <w:jc w:val="center"/>
        <w:rPr>
          <w:sz w:val="32"/>
        </w:rPr>
      </w:pPr>
      <w:r w:rsidRPr="00BF53A8">
        <w:rPr>
          <w:sz w:val="32"/>
        </w:rPr>
        <w:t>προς το φως το της γνώσεως, της αληθείας, και ποικίλως Πατρίκιε, ευηργέτησας, εν σημείοις και θαύμασι· ην ώσπερ συμπαθέστατος, και νυν ελευθέρωσον κακοδοξίας</w:t>
      </w:r>
    </w:p>
    <w:p w:rsidR="00E41953" w:rsidRPr="00BF53A8" w:rsidRDefault="00E41953" w:rsidP="002D66A8">
      <w:pPr>
        <w:pStyle w:val="NoSpacing"/>
        <w:jc w:val="center"/>
        <w:rPr>
          <w:sz w:val="32"/>
        </w:rPr>
      </w:pPr>
      <w:r w:rsidRPr="00BF53A8">
        <w:rPr>
          <w:sz w:val="32"/>
        </w:rPr>
        <w:t xml:space="preserve">απάσης, ταις προς Χριστόν ικεσίαις σου, διδούς ουρανόθεν, ευλογίαν και ειρήνην, </w:t>
      </w:r>
    </w:p>
    <w:p w:rsidR="00E41953" w:rsidRPr="00BF53A8" w:rsidRDefault="00E41953" w:rsidP="002D66A8">
      <w:pPr>
        <w:pStyle w:val="NoSpacing"/>
        <w:jc w:val="center"/>
        <w:rPr>
          <w:sz w:val="32"/>
        </w:rPr>
      </w:pPr>
      <w:r w:rsidRPr="00BF53A8">
        <w:rPr>
          <w:sz w:val="32"/>
        </w:rPr>
        <w:t>και μέγα έλεος.</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Δόξα. Ήχος πλ. β´.</w:t>
      </w:r>
    </w:p>
    <w:p w:rsidR="00E41953" w:rsidRPr="00BF53A8" w:rsidRDefault="00E41953" w:rsidP="002D66A8">
      <w:pPr>
        <w:pStyle w:val="NoSpacing"/>
        <w:jc w:val="center"/>
        <w:rPr>
          <w:sz w:val="32"/>
        </w:rPr>
      </w:pPr>
      <w:r w:rsidRPr="00BF53A8">
        <w:rPr>
          <w:sz w:val="32"/>
        </w:rPr>
        <w:t>Ο τους εν θαλάσση κινδυνεύοντας, θαυμαστώς του κλύδωνος λυτρωσάμενος, ταις θεοδέκτοις πρεσβείας σου, Πατρίκιε μακάριε, της Ιρλανδίας ο φωστήρ, ο τους απίστους</w:t>
      </w:r>
    </w:p>
    <w:p w:rsidR="00E41953" w:rsidRPr="00BF53A8" w:rsidRDefault="00E41953" w:rsidP="002D66A8">
      <w:pPr>
        <w:pStyle w:val="NoSpacing"/>
        <w:jc w:val="center"/>
        <w:rPr>
          <w:sz w:val="32"/>
        </w:rPr>
      </w:pPr>
      <w:r w:rsidRPr="00BF53A8">
        <w:rPr>
          <w:sz w:val="32"/>
        </w:rPr>
        <w:t>ζωγρήσας, τη σαγήνη του κηρύγματος, και αυτούς αναγεννήσας, τω λουτρώ του βαπτίσματος, και ημάς δεόμεθα, τους πόθω τιμώντάς σου, την πανσεβάσμιον κοίμησιν, της των πειρασμών καταιγίδος ρύσαι, και της ακηράτου τρυφής, εν ουρανοίς καταξίωσον.</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Και νυν. Θεοτοκίον.</w:t>
      </w:r>
    </w:p>
    <w:p w:rsidR="00E41953" w:rsidRPr="00BF53A8" w:rsidRDefault="00E41953" w:rsidP="002D66A8">
      <w:pPr>
        <w:pStyle w:val="NoSpacing"/>
        <w:jc w:val="center"/>
        <w:rPr>
          <w:sz w:val="32"/>
        </w:rPr>
      </w:pPr>
      <w:r w:rsidRPr="00BF53A8">
        <w:rPr>
          <w:sz w:val="32"/>
        </w:rPr>
        <w:t>Θεοτόκε, συ ει η άμπελος η αληθινή, η βλαστήσασα τον καρπόν της ζωής· σε ικετεύομεν· πρέσβευε, Δέσποινα, μετά του Ιεράρχου και πάντων των Αγίων ελεηθήναι</w:t>
      </w:r>
    </w:p>
    <w:p w:rsidR="00E41953" w:rsidRPr="00BF53A8" w:rsidRDefault="00E41953" w:rsidP="002D66A8">
      <w:pPr>
        <w:pStyle w:val="NoSpacing"/>
        <w:jc w:val="center"/>
        <w:rPr>
          <w:sz w:val="32"/>
        </w:rPr>
      </w:pPr>
      <w:r w:rsidRPr="00BF53A8">
        <w:rPr>
          <w:sz w:val="32"/>
        </w:rPr>
        <w:t>τας ψυχάς ημών</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Νυν απολύεις. Τρισάγιον.</w:t>
      </w:r>
    </w:p>
    <w:p w:rsidR="00E41953" w:rsidRPr="00BF53A8" w:rsidRDefault="00E41953" w:rsidP="002D66A8">
      <w:pPr>
        <w:pStyle w:val="NoSpacing"/>
        <w:jc w:val="center"/>
        <w:rPr>
          <w:b/>
          <w:sz w:val="32"/>
        </w:rPr>
      </w:pPr>
    </w:p>
    <w:p w:rsidR="00E41953" w:rsidRPr="00BF53A8" w:rsidRDefault="00E41953" w:rsidP="002D66A8">
      <w:pPr>
        <w:pStyle w:val="NoSpacing"/>
        <w:jc w:val="center"/>
        <w:rPr>
          <w:b/>
          <w:sz w:val="32"/>
        </w:rPr>
      </w:pPr>
      <w:r w:rsidRPr="00BF53A8">
        <w:rPr>
          <w:b/>
          <w:sz w:val="32"/>
        </w:rPr>
        <w:t>Απολυτίκιον. Ήχος α´. Της ερήμου πολίτης.</w:t>
      </w:r>
    </w:p>
    <w:p w:rsidR="00E41953" w:rsidRPr="00BF53A8" w:rsidRDefault="00E41953" w:rsidP="002D66A8">
      <w:pPr>
        <w:pStyle w:val="NoSpacing"/>
        <w:jc w:val="center"/>
        <w:rPr>
          <w:sz w:val="32"/>
        </w:rPr>
      </w:pPr>
      <w:r w:rsidRPr="00BF53A8">
        <w:rPr>
          <w:sz w:val="32"/>
        </w:rPr>
        <w:t>Βρεττανίας τον γόνον, Ιρλανδίας το καύχημα, της ομοουσίου Τριάδος, διαπρύσιον κήρυκα, Πατρίκιον τιμήσωμεν πιστοί, τον μέγαν Ιεράρχην του Χριστού· των πταισμάτων</w:t>
      </w:r>
    </w:p>
    <w:p w:rsidR="00E41953" w:rsidRPr="00BF53A8" w:rsidRDefault="00E41953" w:rsidP="002D66A8">
      <w:pPr>
        <w:pStyle w:val="NoSpacing"/>
        <w:jc w:val="center"/>
        <w:rPr>
          <w:sz w:val="32"/>
        </w:rPr>
      </w:pPr>
      <w:r w:rsidRPr="00BF53A8">
        <w:rPr>
          <w:sz w:val="32"/>
        </w:rPr>
        <w:t>γαρ αιτείται τον ιλασμόν, τοις ευλαβώς κραυγάζουσι· Δόξα τω δεδωκότι σοι ισχύν, δόξα τω σε στεφανώσαντι, δόξα τω ενεργούντι δια σου πάσιν ιάματα.</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Δόξα, έτερον. Ήχος γ´. Θείας πίστεως.</w:t>
      </w:r>
    </w:p>
    <w:p w:rsidR="00E41953" w:rsidRPr="00BF53A8" w:rsidRDefault="00E41953" w:rsidP="002D66A8">
      <w:pPr>
        <w:pStyle w:val="NoSpacing"/>
        <w:jc w:val="center"/>
        <w:rPr>
          <w:sz w:val="32"/>
        </w:rPr>
      </w:pPr>
      <w:r w:rsidRPr="00BF53A8">
        <w:rPr>
          <w:sz w:val="32"/>
        </w:rPr>
        <w:t>Θείας πίστεως, διδασκαλία, κατεφώτισας, την Ιρλανδίαν, και των ειδώλων την πλάνην κατέβαλες, των Αποστόλων τον ζήλον μιμούμενος, θαυματουργέ Ιέραρχα Πατρίκιε.</w:t>
      </w:r>
    </w:p>
    <w:p w:rsidR="00E41953" w:rsidRPr="00BF53A8" w:rsidRDefault="00E41953" w:rsidP="002D66A8">
      <w:pPr>
        <w:pStyle w:val="NoSpacing"/>
        <w:jc w:val="center"/>
        <w:rPr>
          <w:sz w:val="32"/>
        </w:rPr>
      </w:pPr>
      <w:r w:rsidRPr="00BF53A8">
        <w:rPr>
          <w:sz w:val="32"/>
        </w:rPr>
        <w:t>Πάτερ Όσιε, Χριστόν τον Θεόν ικέτευε, δωρήσασθαι ημίν το μέγα έλεος.</w:t>
      </w:r>
    </w:p>
    <w:p w:rsidR="00E41953" w:rsidRPr="00BF53A8" w:rsidRDefault="00E41953" w:rsidP="002D66A8">
      <w:pPr>
        <w:pStyle w:val="NoSpacing"/>
        <w:jc w:val="center"/>
        <w:rPr>
          <w:b/>
          <w:sz w:val="32"/>
        </w:rPr>
      </w:pPr>
      <w:r w:rsidRPr="00BF53A8">
        <w:rPr>
          <w:b/>
          <w:sz w:val="32"/>
        </w:rPr>
        <w:t>Και νυν. Θεοτοκίον.</w:t>
      </w:r>
    </w:p>
    <w:p w:rsidR="00E41953" w:rsidRPr="00BF53A8" w:rsidRDefault="00E41953" w:rsidP="002D66A8">
      <w:pPr>
        <w:pStyle w:val="NoSpacing"/>
        <w:jc w:val="center"/>
        <w:rPr>
          <w:b/>
          <w:sz w:val="32"/>
        </w:rPr>
      </w:pPr>
      <w:r w:rsidRPr="00BF53A8">
        <w:rPr>
          <w:b/>
          <w:sz w:val="32"/>
        </w:rPr>
        <w:t>Σε την μεσιτεύσασαν.</w:t>
      </w:r>
    </w:p>
    <w:p w:rsidR="00E41953" w:rsidRPr="00BF53A8" w:rsidRDefault="00E41953" w:rsidP="002D66A8">
      <w:pPr>
        <w:pStyle w:val="NoSpacing"/>
        <w:jc w:val="center"/>
        <w:rPr>
          <w:b/>
          <w:sz w:val="32"/>
        </w:rPr>
      </w:pPr>
    </w:p>
    <w:p w:rsidR="00E41953" w:rsidRPr="00BF53A8" w:rsidRDefault="00E41953" w:rsidP="002D66A8">
      <w:pPr>
        <w:pStyle w:val="NoSpacing"/>
        <w:jc w:val="center"/>
        <w:rPr>
          <w:b/>
          <w:sz w:val="32"/>
        </w:rPr>
      </w:pPr>
      <w:r w:rsidRPr="00BF53A8">
        <w:rPr>
          <w:b/>
          <w:sz w:val="32"/>
        </w:rPr>
        <w:t>Απόλυσις.</w:t>
      </w:r>
    </w:p>
    <w:p w:rsidR="00E41953" w:rsidRPr="00BF53A8" w:rsidRDefault="00E41953" w:rsidP="002D66A8">
      <w:pPr>
        <w:pStyle w:val="NoSpacing"/>
        <w:jc w:val="center"/>
        <w:rPr>
          <w:b/>
          <w:sz w:val="32"/>
        </w:rPr>
      </w:pPr>
    </w:p>
    <w:p w:rsidR="00E41953" w:rsidRPr="00BF53A8" w:rsidRDefault="00E41953" w:rsidP="002D66A8">
      <w:pPr>
        <w:pStyle w:val="NoSpacing"/>
        <w:jc w:val="center"/>
        <w:rPr>
          <w:b/>
          <w:sz w:val="32"/>
        </w:rPr>
      </w:pPr>
    </w:p>
    <w:p w:rsidR="00E41953" w:rsidRPr="00BF53A8" w:rsidRDefault="00E41953" w:rsidP="002D66A8">
      <w:pPr>
        <w:pStyle w:val="NoSpacing"/>
        <w:jc w:val="center"/>
        <w:rPr>
          <w:b/>
          <w:sz w:val="32"/>
          <w:u w:val="single"/>
        </w:rPr>
      </w:pPr>
      <w:r w:rsidRPr="00BF53A8">
        <w:rPr>
          <w:b/>
          <w:sz w:val="32"/>
          <w:u w:val="single"/>
        </w:rPr>
        <w:t>ΟΡΘΡΟΣ</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Μετά την α  στιχολογίαν, Κάθισμα. Ήχος α´. Τον τάφον σου Σωτήρ.</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Ως ήλιος λαμπρός, ως φαιδρός εωσφόρος, εκλάμψας νοητώς, Ιρλανδών εν τη νήσω, εκ ταύτης απεδίωξας, ασεβείας την ζόφωσιν. Όθεν σήμερον, την φωτοφόρον σου</w:t>
      </w:r>
    </w:p>
    <w:p w:rsidR="00E41953" w:rsidRPr="00BF53A8" w:rsidRDefault="00E41953" w:rsidP="002D66A8">
      <w:pPr>
        <w:pStyle w:val="NoSpacing"/>
        <w:jc w:val="center"/>
        <w:rPr>
          <w:sz w:val="32"/>
        </w:rPr>
      </w:pPr>
      <w:r w:rsidRPr="00BF53A8">
        <w:rPr>
          <w:sz w:val="32"/>
        </w:rPr>
        <w:t>μνήμην, εορτάζομεν, εν ευφροσύνη καρδίας, Πατρίκιε Όσιε</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Δόξα. Και νυν. Θεοτοκίον.</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Μαρία το σεπτόν, του Δεσπότου δοχείον, ανάστησον ημάς, πεπτωκότας εις χάος, δεινής απογνώσεως, και πταισμάτων και θλίψεων· συ γαρ πέφυκας, αματωλών σωτηρία,</w:t>
      </w:r>
    </w:p>
    <w:p w:rsidR="00E41953" w:rsidRPr="00BF53A8" w:rsidRDefault="00E41953" w:rsidP="002D66A8">
      <w:pPr>
        <w:pStyle w:val="NoSpacing"/>
        <w:jc w:val="center"/>
        <w:rPr>
          <w:sz w:val="32"/>
        </w:rPr>
      </w:pPr>
      <w:r w:rsidRPr="00BF53A8">
        <w:rPr>
          <w:sz w:val="32"/>
        </w:rPr>
        <w:t>και βοήθεια, και κραταιά προστασία, και σώζεις τους δούλους σου.</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Μετά την β  στιχολογίαν. Κάθισμα Ήχος γ´. Την ωραιότητα.</w:t>
      </w:r>
    </w:p>
    <w:p w:rsidR="00E41953" w:rsidRPr="00BF53A8" w:rsidRDefault="00E41953" w:rsidP="002D66A8">
      <w:pPr>
        <w:pStyle w:val="NoSpacing"/>
        <w:jc w:val="center"/>
        <w:rPr>
          <w:b/>
          <w:sz w:val="32"/>
        </w:rPr>
      </w:pPr>
    </w:p>
    <w:p w:rsidR="00E41953" w:rsidRPr="00BF53A8" w:rsidRDefault="00E41953" w:rsidP="002D66A8">
      <w:pPr>
        <w:pStyle w:val="NoSpacing"/>
        <w:jc w:val="center"/>
        <w:rPr>
          <w:sz w:val="32"/>
        </w:rPr>
      </w:pPr>
      <w:r w:rsidRPr="00BF53A8">
        <w:rPr>
          <w:sz w:val="32"/>
        </w:rPr>
        <w:t>Όφιν ενίκησας, τον απατήσαντα, Εύαν το πρότερον εν τη ασκήσει σου· όφεων όθεν ορατών ερρύσω την Ιρλανδίαν, Άγιε Πατρίκιε, Ιεράρχα θεσπέσιε· όθεν τους προστρέχοντας,</w:t>
      </w:r>
    </w:p>
    <w:p w:rsidR="00E41953" w:rsidRPr="00BF53A8" w:rsidRDefault="00E41953" w:rsidP="002D66A8">
      <w:pPr>
        <w:pStyle w:val="NoSpacing"/>
        <w:jc w:val="center"/>
        <w:rPr>
          <w:sz w:val="32"/>
        </w:rPr>
      </w:pPr>
      <w:r w:rsidRPr="00BF53A8">
        <w:rPr>
          <w:sz w:val="32"/>
        </w:rPr>
        <w:t>τοις τιμίοις λειψάνοις σου, και πόθω σου την μνήμην τελούντας, σκέπε εκ πάσης επηρείας.</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Δόξα. Και νυν. Θεοτοκίον.</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Τον ακατάληπτον, και απερίγραπτον, τον ομοούσιον, Πατρί και Πνεύματι, εν τη γαστρί σου μυστικώς, εχώρησας Θεομήτορ· μίαν και ασύγχυτον, της Τριάδος ενέργειαν,</w:t>
      </w:r>
    </w:p>
    <w:p w:rsidR="00E41953" w:rsidRPr="00BF53A8" w:rsidRDefault="00E41953" w:rsidP="002D66A8">
      <w:pPr>
        <w:pStyle w:val="NoSpacing"/>
        <w:jc w:val="center"/>
        <w:rPr>
          <w:sz w:val="32"/>
        </w:rPr>
      </w:pPr>
      <w:r w:rsidRPr="00BF53A8">
        <w:rPr>
          <w:sz w:val="32"/>
        </w:rPr>
        <w:t xml:space="preserve">έγνωμεν τω τόκω σου, εν τω κόσμω δοξάζεσθαι. Διο και ευχαρίστως βοώμέν σοι· </w:t>
      </w:r>
    </w:p>
    <w:p w:rsidR="00E41953" w:rsidRPr="00BF53A8" w:rsidRDefault="00E41953" w:rsidP="002D66A8">
      <w:pPr>
        <w:pStyle w:val="NoSpacing"/>
        <w:jc w:val="center"/>
        <w:rPr>
          <w:sz w:val="32"/>
        </w:rPr>
      </w:pPr>
      <w:r w:rsidRPr="00BF53A8">
        <w:rPr>
          <w:sz w:val="32"/>
        </w:rPr>
        <w:t>Χαίρε, η Κεχαριτωμένη.</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Μετά τον Πολυέλεον, Κάθισμα. Ήχος πλ. α´. Τον Συνάναρχον Λόγον.</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Αποστόλων τον ζήλον εκμιμησάμενος, τοις εν σκοτία υπνούσι, Ευαγγελίου το φως, εξανέτειλας Πατρίκιε θεόπνευστε· όθεν ως θείον αρωγόν, και μεσίτην προς Χριστόν,</w:t>
      </w:r>
    </w:p>
    <w:p w:rsidR="00E41953" w:rsidRPr="00BF53A8" w:rsidRDefault="00E41953" w:rsidP="002D66A8">
      <w:pPr>
        <w:pStyle w:val="NoSpacing"/>
        <w:jc w:val="center"/>
        <w:rPr>
          <w:sz w:val="32"/>
        </w:rPr>
      </w:pPr>
      <w:r w:rsidRPr="00BF53A8">
        <w:rPr>
          <w:sz w:val="32"/>
        </w:rPr>
        <w:t>υμνεί σε η Ιρλανδία, ης την ορθόδοξον ποίμνην, σκέπε και φύλαττε πρεσβείαις σου.</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Δόξα. Και νυν. Θεοτοκίον.</w:t>
      </w:r>
    </w:p>
    <w:p w:rsidR="00E41953" w:rsidRPr="00BF53A8" w:rsidRDefault="00E41953" w:rsidP="002D66A8">
      <w:pPr>
        <w:pStyle w:val="NoSpacing"/>
        <w:jc w:val="center"/>
        <w:rPr>
          <w:b/>
          <w:sz w:val="32"/>
        </w:rPr>
      </w:pPr>
    </w:p>
    <w:p w:rsidR="00E41953" w:rsidRPr="00BF53A8" w:rsidRDefault="00E41953" w:rsidP="002D66A8">
      <w:pPr>
        <w:pStyle w:val="NoSpacing"/>
        <w:jc w:val="center"/>
        <w:rPr>
          <w:sz w:val="32"/>
        </w:rPr>
      </w:pPr>
      <w:r w:rsidRPr="00BF53A8">
        <w:rPr>
          <w:sz w:val="32"/>
        </w:rPr>
        <w:t>Η το άνθος το θείον ρίζα βλαστήσασα, κιβωτέ και λυχνία και στάμνε πάγχρυσε, αγία τράπεζα Χριστόν τον άρτον ζωής φέρουσα, ως Υιόν σου και Θεόν, εκδυσώπησον</w:t>
      </w:r>
    </w:p>
    <w:p w:rsidR="00E41953" w:rsidRPr="00BF53A8" w:rsidRDefault="00E41953" w:rsidP="002D66A8">
      <w:pPr>
        <w:pStyle w:val="NoSpacing"/>
        <w:jc w:val="center"/>
        <w:rPr>
          <w:sz w:val="32"/>
        </w:rPr>
      </w:pPr>
      <w:r w:rsidRPr="00BF53A8">
        <w:rPr>
          <w:sz w:val="32"/>
        </w:rPr>
        <w:t>αυτόν, συν τω σεπτώ Ιεράρχη, του οικτειρήσαι και σώσαι, τους Θεοτόκον ομολογούντάς σε.</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Το α  ἀντίφωνον του δ  ἤχου...</w:t>
      </w:r>
    </w:p>
    <w:p w:rsidR="00E41953" w:rsidRPr="00BF53A8" w:rsidRDefault="00E41953" w:rsidP="002D66A8">
      <w:pPr>
        <w:pStyle w:val="NoSpacing"/>
        <w:jc w:val="center"/>
        <w:rPr>
          <w:b/>
          <w:sz w:val="32"/>
        </w:rPr>
      </w:pPr>
    </w:p>
    <w:p w:rsidR="00E41953" w:rsidRPr="00BF53A8" w:rsidRDefault="00E41953" w:rsidP="002D66A8">
      <w:pPr>
        <w:pStyle w:val="NoSpacing"/>
        <w:jc w:val="center"/>
        <w:rPr>
          <w:sz w:val="32"/>
        </w:rPr>
      </w:pPr>
      <w:r w:rsidRPr="00BF53A8">
        <w:rPr>
          <w:b/>
          <w:sz w:val="32"/>
        </w:rPr>
        <w:t>Προκ.:</w:t>
      </w:r>
      <w:r w:rsidRPr="00BF53A8">
        <w:rPr>
          <w:sz w:val="32"/>
        </w:rPr>
        <w:t xml:space="preserve"> Το στόμα μου λαλήσει σοφίαν και η μελέτη της καρδίας μου σύνεσιν.</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b/>
          <w:sz w:val="32"/>
        </w:rPr>
        <w:t>Στ.:</w:t>
      </w:r>
      <w:r w:rsidRPr="00BF53A8">
        <w:rPr>
          <w:sz w:val="32"/>
        </w:rPr>
        <w:t xml:space="preserve"> Ακούσατε ταύτα, πάντα τα έθνη...</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Ευαγγέλιον ζήτει εν τω όρθρω του Αγ. Νικολάου.</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Ο Ν  ψαλμὸς χύμα.</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b/>
          <w:sz w:val="32"/>
        </w:rPr>
        <w:t>Δόξα:</w:t>
      </w:r>
      <w:r w:rsidRPr="00BF53A8">
        <w:rPr>
          <w:sz w:val="32"/>
        </w:rPr>
        <w:t xml:space="preserve"> Ταις του Ιεράρχου...</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b/>
          <w:sz w:val="32"/>
        </w:rPr>
        <w:t>Και νυν:</w:t>
      </w:r>
      <w:r w:rsidRPr="00BF53A8">
        <w:rPr>
          <w:sz w:val="32"/>
        </w:rPr>
        <w:t xml:space="preserve"> Ταις της Θεοτόκου..</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Στ.:</w:t>
      </w:r>
      <w:r w:rsidRPr="00BF53A8">
        <w:rPr>
          <w:sz w:val="32"/>
        </w:rPr>
        <w:t xml:space="preserve"> Ελεήμον, Ελέησόν με ο Θεός</w:t>
      </w:r>
      <w:r w:rsidRPr="00BF53A8">
        <w:rPr>
          <w:b/>
          <w:sz w:val="32"/>
        </w:rPr>
        <w:t>... Ήχος πλ. β´.</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Εξεχύθη η χάρις εν χείλεσί σου, Όσιε Πάτερ, και γέγονας φωστήρ της Ιρλανδίας απάσης· διδάσκων τα λογικά πρόβατα πιστεύειν εις Τριάδα ομοούσιον εν μια θεότητι.</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b/>
          <w:sz w:val="32"/>
        </w:rPr>
        <w:t>Είτα οι Κανόνες:</w:t>
      </w:r>
      <w:r w:rsidRPr="00BF53A8">
        <w:rPr>
          <w:sz w:val="32"/>
        </w:rPr>
        <w:t xml:space="preserve"> Ο μικρός Παρακλητικός Κανών της Θεοτόκου μετά των Ειρμών εις ς καὶ του αγίου ο παρών εις η , ου η ακροστιχίς εν τη ζ , η  καὶ θ  ᾠδή ·</w:t>
      </w:r>
    </w:p>
    <w:p w:rsidR="00E41953" w:rsidRPr="00BF53A8" w:rsidRDefault="00E41953" w:rsidP="002D66A8">
      <w:pPr>
        <w:pStyle w:val="NoSpacing"/>
        <w:jc w:val="center"/>
        <w:rPr>
          <w:sz w:val="32"/>
        </w:rPr>
      </w:pPr>
      <w:r w:rsidRPr="00BF53A8">
        <w:rPr>
          <w:sz w:val="32"/>
        </w:rPr>
        <w:t>"ΠΑΝΑΓΙΩΤΟΥ" (άνευ των Θεοτοκίων).</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b/>
          <w:sz w:val="32"/>
        </w:rPr>
        <w:t xml:space="preserve">Ωδή α´. Ήχος δ´. </w:t>
      </w:r>
      <w:r w:rsidRPr="00BF53A8">
        <w:rPr>
          <w:sz w:val="32"/>
        </w:rPr>
        <w:t>Ανοίξω το στόμα μου.</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 xml:space="preserve">Τριας Ομοούσιε, Πάτερ Υιέ Πνεύμα Άγιον, υμνείν με τολμήσαντα· τον σον θεράποντα· νυν Πατρίκιον· των Ιρλανδών την δόξαν, φωτί τω ακτίστω σου, </w:t>
      </w:r>
    </w:p>
    <w:p w:rsidR="00E41953" w:rsidRPr="00BF53A8" w:rsidRDefault="00E41953" w:rsidP="002D66A8">
      <w:pPr>
        <w:pStyle w:val="NoSpacing"/>
        <w:jc w:val="center"/>
        <w:rPr>
          <w:sz w:val="32"/>
        </w:rPr>
      </w:pPr>
      <w:r w:rsidRPr="00BF53A8">
        <w:rPr>
          <w:sz w:val="32"/>
        </w:rPr>
        <w:t>τον νουν μου φώτισον.</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Προγόνων εβλάστησας, από δικαίων Πατρίκιε, αλλ  ὅμως συ ράθυμος, ώφθης το πρότερον· όμως ύστερον, τον Κύριον επέγνως, και τούτου γεγένησαι, θεράπων γνήσιος.</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Αιχμάλωτος πέφυκας, εν Ιρλανδία Πατρίκιε, ο φύλαξ δε Άγγελος, ο σος σοφέ θαυμαστώς, επεφάνη σοι, και προς ελευθερίαν, ωδήγησεν, όσιε, θείω προστάγματι.</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Θεοτοκίον.</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Γενού μοι, Πανάμωμε, οδός ζώης οδηγούσά με, προς θεία σκηνώματα, τον πλανηθέντα δεινώς· προς γαρ βάραθρα, κακίας ολισθαίνω, εξ ων με ανάγαγε, τη μεσιτεία</w:t>
      </w:r>
    </w:p>
    <w:p w:rsidR="00E41953" w:rsidRPr="00BF53A8" w:rsidRDefault="00E41953" w:rsidP="002D66A8">
      <w:pPr>
        <w:pStyle w:val="NoSpacing"/>
        <w:jc w:val="center"/>
        <w:rPr>
          <w:sz w:val="32"/>
        </w:rPr>
      </w:pPr>
      <w:r w:rsidRPr="00BF53A8">
        <w:rPr>
          <w:sz w:val="32"/>
        </w:rPr>
        <w:t>σου.</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Ωδή γ . Τους σους υμνολόγους.</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Μαρτίνου μονήν του μακαρίου, Πατρίκιε συ καταλαβών, εν ταύτη της ασκήσεως, τον δίαυλον διήνυσας, και της σαρκός σκιρτήματα, τη εγκρατεία ενέκρωσας.</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Ιδών σου τον βίον και τα έργα, ο μέγας θεόφρον Γερμανός, καλώς σε εξεπαίδευσεν, τοις ορθοδόξοις δόγμασιν, και ιερέα έχρισεν, των μυστηρίων της χάριτος.</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Ακούσας ο θείος Κελεστίνος, των σων αρετών τον ορμαθόν· της αρχιερωσύνης σε, τιμά τω υπουργήματι, και εις την Ιρλανδίαν σε, εξαποστελλέι ως κήρυκα.</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Θεοτοκίον.</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Τον σον Θεομήτορ υπηρέτην, κινδύνων διέσωσας πολλών, Πατρίκιον κηρύττοντα, τον σον Υιόν και Κύριον· ον αίτησαι δωρήσασθαι, ημίν πταισμάτων συγχώρησιν.</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Κάθισμα. Ήχος δ´. Ταχύ προκατάλαβε.</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Τριάδα ομότιμον, ως Ιεράρχης σοφός, τοις πάσιν εκήρυξας, εν παρρησία πολλή, Πατρίκιε Όσιε· ώφθης των Αποστολών, μιμητής κατά πάντα, έσωσας Ιρλανδίαν, των</w:t>
      </w:r>
    </w:p>
    <w:p w:rsidR="00E41953" w:rsidRPr="00BF53A8" w:rsidRDefault="00E41953" w:rsidP="002D66A8">
      <w:pPr>
        <w:pStyle w:val="NoSpacing"/>
        <w:jc w:val="center"/>
        <w:rPr>
          <w:sz w:val="32"/>
        </w:rPr>
      </w:pPr>
      <w:r w:rsidRPr="00BF53A8">
        <w:rPr>
          <w:sz w:val="32"/>
        </w:rPr>
        <w:t>δρυΐδων της πλάνης· και νυν ταις ικεσίαις ταις σαις, ρύσαι ημάς πειρασμών.</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Δόξα. Και νυν. Θεοτοκίον.</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Τον χρόνων επέκεινα· και προ αιώνων Θεόν· εν χρόνω εκύησας, υπερφυώς εν σαρκί, θεάνθρωπον Άχραντε· όθεν σε Θεοτόκον, αληθώς και κυρίως, πάντες ομολογούντες,</w:t>
      </w:r>
    </w:p>
    <w:p w:rsidR="00E41953" w:rsidRPr="00BF53A8" w:rsidRDefault="00E41953" w:rsidP="002D66A8">
      <w:pPr>
        <w:pStyle w:val="NoSpacing"/>
        <w:jc w:val="center"/>
        <w:rPr>
          <w:sz w:val="32"/>
        </w:rPr>
      </w:pPr>
      <w:r w:rsidRPr="00BF53A8">
        <w:rPr>
          <w:sz w:val="32"/>
        </w:rPr>
        <w:t>εκτενώς σοι βοώμεν· Της δόξης της αιωνίου πάντας διάσωσον.</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Ωδή δ´. Ο καθήμενος εν δόξη.</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 xml:space="preserve">Ο καθήμενος εν δόξη, επί θρόνου θεότητος, εν νεφέλη κούφη, ώφθη σοι Χριστός ο φιλάνθρωπος και ράβδον έδωκε Πάτερ σοι δυνάμεως· όθεν έκραζες· Δόξα </w:t>
      </w:r>
    </w:p>
    <w:p w:rsidR="00E41953" w:rsidRPr="00BF53A8" w:rsidRDefault="00E41953" w:rsidP="002D66A8">
      <w:pPr>
        <w:pStyle w:val="NoSpacing"/>
        <w:jc w:val="center"/>
        <w:rPr>
          <w:sz w:val="32"/>
        </w:rPr>
      </w:pPr>
      <w:r w:rsidRPr="00BF53A8">
        <w:rPr>
          <w:sz w:val="32"/>
        </w:rPr>
        <w:t>Χριστέ τη δυνάμει σου.</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Ως εώρακέ σε μάκαρ, κατά σου εξαπέστειλε, τον εκείνου κύνα, ο σέβων τα είδωλα φύλαρχος· όμως εκείνον δεήσει σου ημέρωσας, ψάλλων Όσιε· Δόξα Χριστέ, τη</w:t>
      </w:r>
    </w:p>
    <w:p w:rsidR="00E41953" w:rsidRPr="00BF53A8" w:rsidRDefault="00E41953" w:rsidP="002D66A8">
      <w:pPr>
        <w:pStyle w:val="NoSpacing"/>
        <w:jc w:val="center"/>
        <w:rPr>
          <w:sz w:val="32"/>
        </w:rPr>
      </w:pPr>
      <w:r w:rsidRPr="00BF53A8">
        <w:rPr>
          <w:sz w:val="32"/>
        </w:rPr>
        <w:t>δυνάμεί σου.</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Ιεράρχης θεοφόρος, και διδάσκαλος ένθεος, θείος φυτοκόμος, πάσης αρετής και σεμνότητος, εν Ιρλανδίας τη νήσω εχρημάτισας· όθεν σήμερον, πόθω γεραίρει την</w:t>
      </w:r>
    </w:p>
    <w:p w:rsidR="00E41953" w:rsidRPr="00BF53A8" w:rsidRDefault="00E41953" w:rsidP="002D66A8">
      <w:pPr>
        <w:pStyle w:val="NoSpacing"/>
        <w:jc w:val="center"/>
        <w:rPr>
          <w:sz w:val="32"/>
        </w:rPr>
      </w:pPr>
      <w:r w:rsidRPr="00BF53A8">
        <w:rPr>
          <w:sz w:val="32"/>
        </w:rPr>
        <w:t>μνήμην σου</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Θεοτοκίον.</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Ιρλανδίας εν τη νήσω, ο θεόφρων Πατρίκιος, Άχραντε Παρθένε, σοι ναούς πολλούς εδομήσατο, την προστασίαν την σην επιβοώμενος, και λυτρούμενος· πολλών κινδύνων</w:t>
      </w:r>
    </w:p>
    <w:p w:rsidR="00E41953" w:rsidRPr="00BF53A8" w:rsidRDefault="00E41953" w:rsidP="002D66A8">
      <w:pPr>
        <w:pStyle w:val="NoSpacing"/>
        <w:jc w:val="center"/>
        <w:rPr>
          <w:sz w:val="32"/>
        </w:rPr>
      </w:pPr>
      <w:r w:rsidRPr="00BF53A8">
        <w:rPr>
          <w:sz w:val="32"/>
        </w:rPr>
        <w:t>και θλίψεων.</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Ωδή ε´. Εξέστη τα σύμπαντα.</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Εξέστησαν Όσιε, ιδόντες σε οι άπιστοι, την αυτών μη τρέμοντα κακίαν· και παρρησία αυτούς διδάσκοντα, και μεταποιούμενοι τη ση, χάριτι γεγόνασι, του Χριστού</w:t>
      </w:r>
    </w:p>
    <w:p w:rsidR="00E41953" w:rsidRPr="00BF53A8" w:rsidRDefault="00E41953" w:rsidP="002D66A8">
      <w:pPr>
        <w:pStyle w:val="NoSpacing"/>
        <w:jc w:val="center"/>
        <w:rPr>
          <w:sz w:val="32"/>
        </w:rPr>
      </w:pPr>
      <w:r w:rsidRPr="00BF53A8">
        <w:rPr>
          <w:sz w:val="32"/>
        </w:rPr>
        <w:t>δούλοι γνήσιοι.</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Κορότικον ήλεγξας, τον βασιλέα πάνσεπτε, ως Ηλίας άλλος τις Θεσβίτης, πιστών προστάτης μέγας γενόμενος· και δια της σης επιστολής, τούτου τα εγκλήματα,</w:t>
      </w:r>
    </w:p>
    <w:p w:rsidR="00E41953" w:rsidRPr="00BF53A8" w:rsidRDefault="00E41953" w:rsidP="002D66A8">
      <w:pPr>
        <w:pStyle w:val="NoSpacing"/>
        <w:jc w:val="center"/>
        <w:rPr>
          <w:sz w:val="32"/>
        </w:rPr>
      </w:pPr>
      <w:r w:rsidRPr="00BF53A8">
        <w:rPr>
          <w:sz w:val="32"/>
        </w:rPr>
        <w:t>καταγγείλας Πατρίκιε.</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Θαυμάτων την δύναμιν, απειληφώς Πατρίκιε, τους εν ασθενείαις θεραπεύεις, και ρώσιν νέμεις, ψυχής και σώματος, και ναούς εγείρεις ιερούς, πανταχού εις αίνεσιν,</w:t>
      </w:r>
    </w:p>
    <w:p w:rsidR="00E41953" w:rsidRPr="00BF53A8" w:rsidRDefault="00E41953" w:rsidP="002D66A8">
      <w:pPr>
        <w:pStyle w:val="NoSpacing"/>
        <w:jc w:val="center"/>
        <w:rPr>
          <w:sz w:val="32"/>
        </w:rPr>
      </w:pPr>
      <w:r w:rsidRPr="00BF53A8">
        <w:rPr>
          <w:sz w:val="32"/>
        </w:rPr>
        <w:t>του λαμπρώς σε δοξάσαντος.</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Θεοτοκίον.</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Τα νέφη εκάλυψαν, των συμφορών Πανάχραντε, την οικτράν καρδίαν του σου δούλου, και απορήσας εκ πάντων πέφευγα, τη ση αντιλήψει εκβοών· Μη εγκαταλίπης με,</w:t>
      </w:r>
    </w:p>
    <w:p w:rsidR="00E41953" w:rsidRPr="00BF53A8" w:rsidRDefault="00E41953" w:rsidP="002D66A8">
      <w:pPr>
        <w:pStyle w:val="NoSpacing"/>
        <w:jc w:val="center"/>
        <w:rPr>
          <w:sz w:val="32"/>
        </w:rPr>
      </w:pPr>
      <w:r w:rsidRPr="00BF53A8">
        <w:rPr>
          <w:sz w:val="32"/>
        </w:rPr>
        <w:t>Θεοτόκε τον άθλιον.</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Ωδή ς´. Την θείαν ταύτην.</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Πυράν ανήψας Πατρίκιε, του Πάσχα του Σωτήρος εις αίνεσιν, και απετέφρωσας, τοις πυριπνόοις σου ρήμασιν, την των δρυΐδων πλάνην, και τα μυθεύματα.</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Μωσήν τον μέγαν μιμούμενος, ανήλθες εν τω όρει Πατρίκιε, και τεσσαράκοντα, ημέρας Πάτερ ενήστευσας, υπέρ του σου ποιμνίου, θερμώς δεόμενος.</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Κανόνας Πάτερ συνέγραψας, συν άλλοις επισκόποις Πατρίκιε, ίνα γινώσκωσιν, πως δει αυτούς αναστρέφεσθαι, όσοι ιερώσυνης, βαθμώ τετίμηνται.</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Θεοτοκίον.</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Νοσούντα Κόρη ιάτρευσον, τον σον ικέτην τους πόνους παύουσα, ίνα δοξάζω σε· τον ιατρόν γαρ εκύησας, του ανθρωπίνου γένους, Χριστόν τον Κύριον.</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Αίτησις και το Κοντάκιον. Ήχος πλ. δ´. Τη Υπερμάχω.</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Της Ιρλανδίας τον φωστήρα τον υπέρλαμπρον, και αποστολών μιμητήν και ισοστάσιον, συνελθόντες ανυμνήσωμεν χαρμοσύνως· παρρησίαν γαρ ευράμενος προς Κύριον,</w:t>
      </w:r>
    </w:p>
    <w:p w:rsidR="00E41953" w:rsidRPr="00BF53A8" w:rsidRDefault="00E41953" w:rsidP="002D66A8">
      <w:pPr>
        <w:pStyle w:val="NoSpacing"/>
        <w:jc w:val="center"/>
        <w:rPr>
          <w:sz w:val="32"/>
        </w:rPr>
      </w:pPr>
      <w:r w:rsidRPr="00BF53A8">
        <w:rPr>
          <w:sz w:val="32"/>
        </w:rPr>
        <w:t>ικετεύει λυτρωθήναι πάσης θλίψεως, τους κραυγάζοντας· Χαίροις Πάτερ Πατρίκιε.</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p>
    <w:p w:rsidR="00E41953" w:rsidRPr="00BF53A8" w:rsidRDefault="00E41953" w:rsidP="002D66A8">
      <w:pPr>
        <w:pStyle w:val="NoSpacing"/>
        <w:jc w:val="center"/>
        <w:rPr>
          <w:b/>
          <w:sz w:val="32"/>
        </w:rPr>
      </w:pPr>
    </w:p>
    <w:p w:rsidR="00E41953" w:rsidRPr="00BF53A8" w:rsidRDefault="00E41953" w:rsidP="002D66A8">
      <w:pPr>
        <w:pStyle w:val="NoSpacing"/>
        <w:jc w:val="center"/>
        <w:rPr>
          <w:b/>
          <w:sz w:val="32"/>
        </w:rPr>
      </w:pPr>
    </w:p>
    <w:p w:rsidR="00E41953" w:rsidRPr="00BF53A8" w:rsidRDefault="00E41953" w:rsidP="002D66A8">
      <w:pPr>
        <w:pStyle w:val="NoSpacing"/>
        <w:jc w:val="center"/>
        <w:rPr>
          <w:b/>
          <w:sz w:val="32"/>
        </w:rPr>
      </w:pPr>
      <w:r w:rsidRPr="00BF53A8">
        <w:rPr>
          <w:b/>
          <w:sz w:val="32"/>
        </w:rPr>
        <w:t>Ο Οίκος.</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Άπασαν Ιρλανδίαν, τω φωτί της Τριάδος, κατηύγασας σοφέ Ιεράρχα, όθεν σου την μνήμην την σεπτήν, κατά χρέος χαίρουσα τελεί σήμερον, τους πόνους σου γεραίρουσα,</w:t>
      </w:r>
    </w:p>
    <w:p w:rsidR="00E41953" w:rsidRPr="00BF53A8" w:rsidRDefault="00E41953" w:rsidP="002D66A8">
      <w:pPr>
        <w:pStyle w:val="NoSpacing"/>
        <w:jc w:val="center"/>
        <w:rPr>
          <w:sz w:val="32"/>
        </w:rPr>
      </w:pPr>
      <w:r w:rsidRPr="00BF53A8">
        <w:rPr>
          <w:sz w:val="32"/>
        </w:rPr>
        <w:t>και πόθω μελωδούσα ταύτα·</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Χαίρε, ο γόνος της Βρεττανίας·</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χαίρε, η δόξα της Ιρλανδίας.</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Χαίρε, Ορθοδόξων δογμάτων διδάσκαλε·</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χαίρε, Πελαγίου της πλάνης αντίπαλε.</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Χαίρε, θείον εγκαλλώπισμα των σεπτών Ιεραρχών·</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χαίρε, τύπος και παράδειγμα διδασκάλων ευκλεών.</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Χαίρε, ότι εκτήσω Αποστολών τον ζήλον·</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χαίρε, ότι καθείλες των δρυΐδων τον λήρον.</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Χαίρε, πολλούς της πλάνης ρυσάμενος·</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χαίρε, εχθρού το κράτος τρεψάμενος.</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Χαίρε, πιστών προς Χριστόν μεσιτεία·</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χαίρε, ψυχών ασθενών θεραπεία.</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Χαίροις Πάτερ Πατρίκιε.</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u w:val="single"/>
        </w:rPr>
      </w:pPr>
      <w:r w:rsidRPr="00BF53A8">
        <w:rPr>
          <w:b/>
          <w:sz w:val="32"/>
          <w:u w:val="single"/>
        </w:rPr>
        <w:t>Συναξάριον.</w:t>
      </w:r>
    </w:p>
    <w:p w:rsidR="00E41953" w:rsidRPr="00BF53A8" w:rsidRDefault="00E41953" w:rsidP="002D66A8">
      <w:pPr>
        <w:pStyle w:val="NoSpacing"/>
        <w:rPr>
          <w:sz w:val="32"/>
        </w:rPr>
      </w:pPr>
      <w:r w:rsidRPr="00BF53A8">
        <w:rPr>
          <w:sz w:val="32"/>
        </w:rPr>
        <w:t xml:space="preserve"> Τη ΙΖ' του αυτού μηνός, Μνήμη του Οσίου Πατρός ημών Αλεξίου του Ανθρώπου του Θεού.</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Στίχοι</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Άνθρωπος εν γη του Θεού κληθείς μόνος,</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Έξεις τι καινόν καν πόλω, Πάτερ μόνος.</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Εβδομάτη δεκάτη, Αλέξιε, πότμον ανέτλης.</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Ούτος ην εκ Ρώμης, πατρός Ευφημιανού Πατρικίου, και μητρός Αγλαΐδος, πλουσίων και πάνυ ευγενών, μονογενής υπάρχων αυτοίς. Παστάδος δε γαμικής πλακείσης</w:t>
      </w:r>
    </w:p>
    <w:p w:rsidR="00E41953" w:rsidRPr="00BF53A8" w:rsidRDefault="00E41953" w:rsidP="002D66A8">
      <w:pPr>
        <w:pStyle w:val="NoSpacing"/>
        <w:jc w:val="center"/>
        <w:rPr>
          <w:sz w:val="32"/>
        </w:rPr>
      </w:pPr>
      <w:r w:rsidRPr="00BF53A8">
        <w:rPr>
          <w:sz w:val="32"/>
        </w:rPr>
        <w:t>αυτώ παρά του Πατρός, κατά τον καιρόν, καθ’ ον έδει τη νύμφη συγκαθευδήσαι, δους αυτή δακτύλιον, και επευξάμενος, λαθών εξήλθε του οίκου, και την Έδεσσαν</w:t>
      </w:r>
    </w:p>
    <w:p w:rsidR="00E41953" w:rsidRPr="00BF53A8" w:rsidRDefault="00E41953" w:rsidP="002D66A8">
      <w:pPr>
        <w:pStyle w:val="NoSpacing"/>
        <w:jc w:val="center"/>
        <w:rPr>
          <w:sz w:val="32"/>
        </w:rPr>
      </w:pPr>
      <w:r w:rsidRPr="00BF53A8">
        <w:rPr>
          <w:sz w:val="32"/>
        </w:rPr>
        <w:t>καταλαμβάνει. Προσέμεινε δε τη Εκκλησία δέκα και οκτώ έτη, εν πενιχροίς και ρακώδεσιν ιματίοις, ελέω και φιλανθρωπία των προσιόντων τρεφόμενος.</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Απάρας δε εκείθεν, (ου γαρ ην λαθείν, και δια παντός την αυτού αρετήν κρύπτεσθαι, ήδη προσφοιτώντων αυτώ πλειόνων και ενοχλούντων) και μέλλων εις Ταρσόν</w:t>
      </w:r>
    </w:p>
    <w:p w:rsidR="00E41953" w:rsidRPr="00BF53A8" w:rsidRDefault="00E41953" w:rsidP="002D66A8">
      <w:pPr>
        <w:pStyle w:val="NoSpacing"/>
        <w:jc w:val="center"/>
        <w:rPr>
          <w:sz w:val="32"/>
        </w:rPr>
      </w:pPr>
      <w:r w:rsidRPr="00BF53A8">
        <w:rPr>
          <w:sz w:val="32"/>
        </w:rPr>
        <w:t>της Κιλικίας καταίρειν, εν τω ναώ του Αγίου Αποστόλου Παύλου, ταύτης μεν της εφέσεως ουκ έυχε, της νηός πνεύμασιν εναντίοις ελκυσθείσης ετέρωθι. Παραγενόμενος</w:t>
      </w:r>
    </w:p>
    <w:p w:rsidR="00E41953" w:rsidRPr="00BF53A8" w:rsidRDefault="00E41953" w:rsidP="002D66A8">
      <w:pPr>
        <w:pStyle w:val="NoSpacing"/>
        <w:jc w:val="center"/>
        <w:rPr>
          <w:sz w:val="32"/>
        </w:rPr>
      </w:pPr>
      <w:r w:rsidRPr="00BF53A8">
        <w:rPr>
          <w:sz w:val="32"/>
        </w:rPr>
        <w:t>δε εν τη Ρώμη, κατέλαβε τον οίκον του ιδίου Πατρός. Και αγνοηθείς, το λοιπόν της ζωής τω πυλώνι αυτού διήνυσεν, εμπαιροινούμενος υπό των οικείων οικετών,</w:t>
      </w:r>
    </w:p>
    <w:p w:rsidR="00E41953" w:rsidRPr="00BF53A8" w:rsidRDefault="00E41953" w:rsidP="002D66A8">
      <w:pPr>
        <w:pStyle w:val="NoSpacing"/>
        <w:jc w:val="center"/>
        <w:rPr>
          <w:sz w:val="32"/>
        </w:rPr>
      </w:pPr>
      <w:r w:rsidRPr="00BF53A8">
        <w:rPr>
          <w:sz w:val="32"/>
        </w:rPr>
        <w:t>και εμπαιζόμενος. Και ταύτα πάσχων, όσα εικός άνθρωπον ξένον, και μηδεμιάς μετέχοντα παρρησίας, υπό τρυφώντων ανθρώπων και ατακτούντων. Επιστάσης δε της</w:t>
      </w:r>
    </w:p>
    <w:p w:rsidR="00E41953" w:rsidRPr="00BF53A8" w:rsidRDefault="00E41953" w:rsidP="002D66A8">
      <w:pPr>
        <w:pStyle w:val="NoSpacing"/>
        <w:jc w:val="center"/>
        <w:rPr>
          <w:sz w:val="32"/>
        </w:rPr>
      </w:pPr>
      <w:r w:rsidRPr="00BF53A8">
        <w:rPr>
          <w:sz w:val="32"/>
        </w:rPr>
        <w:t>μακαρίας τελευτής, αιτήσας χάρτην, και όστις είη, και όστις έφυ γράψας, τούτον κατείχεν, έως ου ο Βασιλεύς Ονώριος, θεόθεν αποκαλυφθείς, παρεγένετο. Και</w:t>
      </w:r>
    </w:p>
    <w:p w:rsidR="00E41953" w:rsidRPr="00BF53A8" w:rsidRDefault="00E41953" w:rsidP="002D66A8">
      <w:pPr>
        <w:pStyle w:val="NoSpacing"/>
        <w:jc w:val="center"/>
        <w:rPr>
          <w:sz w:val="32"/>
        </w:rPr>
      </w:pPr>
      <w:r w:rsidRPr="00BF53A8">
        <w:rPr>
          <w:sz w:val="32"/>
        </w:rPr>
        <w:t>δεηθείς αυτού, ήδη τεθνηκότος, τον χάρτην έλαβε. Και αναγνωσθέντος αυτού εις επήκοον πάντων, εγνώσθη τα κατ’ αυτόν, και πάντων εκπλαγέντων, το Άγιον αυτού</w:t>
      </w:r>
    </w:p>
    <w:p w:rsidR="00E41953" w:rsidRPr="00BF53A8" w:rsidRDefault="00E41953" w:rsidP="002D66A8">
      <w:pPr>
        <w:pStyle w:val="NoSpacing"/>
        <w:jc w:val="center"/>
        <w:rPr>
          <w:sz w:val="32"/>
        </w:rPr>
      </w:pPr>
      <w:r w:rsidRPr="00BF53A8">
        <w:rPr>
          <w:sz w:val="32"/>
        </w:rPr>
        <w:t>λείψανον ταφής εντίμου και μεγαλοπρεπούς έτυχεν εν τω ναώ του Αγίου Αποστόλου Πέτρου, μύρα ευώδη, και ιάματα τοις προσιούσιν αεννάως προχέον.</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Τη αυτή ημέρα, συνέφθασε και η μνήμη της μετά φιλανθρωπίας επενεχθείσης ημίν φοβεράς απειλής του Σεισμού, ης παρ' ελπίδα ελυτρώσατο ημάς ο φιλάνθρωπος</w:t>
      </w:r>
    </w:p>
    <w:p w:rsidR="00E41953" w:rsidRPr="00BF53A8" w:rsidRDefault="00E41953" w:rsidP="002D66A8">
      <w:pPr>
        <w:pStyle w:val="NoSpacing"/>
        <w:jc w:val="center"/>
        <w:rPr>
          <w:sz w:val="32"/>
        </w:rPr>
      </w:pPr>
      <w:r w:rsidRPr="00BF53A8">
        <w:rPr>
          <w:sz w:val="32"/>
        </w:rPr>
        <w:t>Κύριος, γέγονε δε επί Κωνσταντίνου Βασιλέως.</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Τη αυτή ημέρα, ο Άγιος Μάρτυς Παύλος, υπέρ των Αγίων Εικόνων πυρί τελειούται.</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Στίχοι</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Ζήλος διεξέκαυσε Παύλον Εικόνων,</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Ω φλοξ δι' αυτάς εξεκαύθη καμίνου.</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Ούτος, Κρητικός ον, έζη επί του εικονομάχου βασιλέως Κωνσταντίνου του Ε  τοῦ Κοπρωνύμου. Αρνηθείς δε όπως δια των ποδών του βεβηλώσει την ιεράν εικόνα</w:t>
      </w:r>
    </w:p>
    <w:p w:rsidR="00E41953" w:rsidRPr="00BF53A8" w:rsidRDefault="00E41953" w:rsidP="002D66A8">
      <w:pPr>
        <w:pStyle w:val="NoSpacing"/>
        <w:jc w:val="center"/>
        <w:rPr>
          <w:sz w:val="32"/>
        </w:rPr>
      </w:pPr>
      <w:r w:rsidRPr="00BF53A8">
        <w:rPr>
          <w:sz w:val="32"/>
        </w:rPr>
        <w:t>του Εσταυρωμένου, οι ασεβείς στρατιώται του επέρασαν σίδερα εις όλον του το σώμα. Έπειτα, αφού εκρεμάσθη ανάποδα, εκάει.</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Τη αυτή ημέρα, ο Όσιος Θεοστήρικτος, Ομολογητής, εν ειρήνη τελειούται.</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Στίχοι</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Στήριγμα πιστοίς και μεταστάς εκ βίου,</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Τας σας, Θεοστήρικτε, πρεσβείας δίδου.</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Ούτος, εγεννήθη εις την Τρίγλια της Βιθυνίας, εις τας αρχάς του 8ου αιώνος. Ευσεβής τε και φιλομόναχος, εκάρη μοναχός εν τη Ιερά Μονή Πελεκητής, όπου και</w:t>
      </w:r>
    </w:p>
    <w:p w:rsidR="00E41953" w:rsidRPr="00BF53A8" w:rsidRDefault="00E41953" w:rsidP="002D66A8">
      <w:pPr>
        <w:pStyle w:val="NoSpacing"/>
        <w:jc w:val="center"/>
        <w:rPr>
          <w:sz w:val="32"/>
        </w:rPr>
      </w:pPr>
      <w:r w:rsidRPr="00BF53A8">
        <w:rPr>
          <w:sz w:val="32"/>
        </w:rPr>
        <w:t>Ηγούμενος αυτής του χρόνου προϊούντος διετέλεσεν. Επεί εικονομάχου Κωνσταντίνου Ε  τοῦ Κοπρωνύμου, συνελήφθη ημέρα Μεγάλης Πέμπτης, και μαζί με έτερους</w:t>
      </w:r>
    </w:p>
    <w:p w:rsidR="00E41953" w:rsidRPr="00BF53A8" w:rsidRDefault="00E41953" w:rsidP="002D66A8">
      <w:pPr>
        <w:pStyle w:val="NoSpacing"/>
        <w:jc w:val="center"/>
        <w:rPr>
          <w:sz w:val="32"/>
        </w:rPr>
      </w:pPr>
      <w:r w:rsidRPr="00BF53A8">
        <w:rPr>
          <w:sz w:val="32"/>
        </w:rPr>
        <w:t>μοναχούς οδηγήθηκε εις τις φυλακές της Κωνσταντινουπόλεως. Προβεβηκώς τη ηλίκια ηλευθερώθη, και επέστρεψε εις την διαλυθείσα πλέον Ι. Μ. Πελεκητής, όπου</w:t>
      </w:r>
    </w:p>
    <w:p w:rsidR="00E41953" w:rsidRPr="00BF53A8" w:rsidRDefault="00E41953" w:rsidP="002D66A8">
      <w:pPr>
        <w:pStyle w:val="NoSpacing"/>
        <w:jc w:val="center"/>
        <w:rPr>
          <w:sz w:val="32"/>
        </w:rPr>
      </w:pPr>
      <w:r w:rsidRPr="00BF53A8">
        <w:rPr>
          <w:sz w:val="32"/>
        </w:rPr>
        <w:t>και εκοιμήθη οσιακώς.</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Τη αυτή ημέρα,ο Άγιος Μάρτυς Μαρίνος, ξίφει τελειούται.</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Στίχοι:</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Τμηθείς Μαρίνος εκτέμνει κάραν πλάνης,</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Και συν κεφαλής των όλων Χριστώ μένει.</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Ούτος ήτο εκ προγόνων χριστιανός, βλέπων δε τους ειδωλολάτρας προσφέροντας θυσίαν όχι μόνον εις ανθρώπους, αλλά και εις τα ερπετά και βδελυρά ζωΰφια, ήναψεν</w:t>
      </w:r>
    </w:p>
    <w:p w:rsidR="00E41953" w:rsidRPr="00BF53A8" w:rsidRDefault="00E41953" w:rsidP="002D66A8">
      <w:pPr>
        <w:pStyle w:val="NoSpacing"/>
        <w:jc w:val="center"/>
        <w:rPr>
          <w:sz w:val="32"/>
        </w:rPr>
      </w:pPr>
      <w:r w:rsidRPr="00BF53A8">
        <w:rPr>
          <w:sz w:val="32"/>
        </w:rPr>
        <w:t>από θεϊκόν ζήλον, και ενώ οι ειδωλολάτραι ετέλουν εορτήν εις τα άψυχα είδωλα, ώρμησε και κατεκρήμνισεν τον βωμόν, και τας εν αυτώ θυσίας κατεπάτησε, τον</w:t>
      </w:r>
    </w:p>
    <w:p w:rsidR="00E41953" w:rsidRPr="00BF53A8" w:rsidRDefault="00E41953" w:rsidP="002D66A8">
      <w:pPr>
        <w:pStyle w:val="NoSpacing"/>
        <w:jc w:val="center"/>
        <w:rPr>
          <w:sz w:val="32"/>
        </w:rPr>
      </w:pPr>
      <w:r w:rsidRPr="00BF53A8">
        <w:rPr>
          <w:sz w:val="32"/>
        </w:rPr>
        <w:t>δε εαυτόν του ωνόμασε χριστιανόν. Παρευθύς λοιπόν εσυλλήφθη από τους ειδωλολάτρας, οίτινες πρώτον μεν έδειραν τον Άγιον με χονδρά ραβδία, και εσύντριψαν</w:t>
      </w:r>
    </w:p>
    <w:p w:rsidR="00E41953" w:rsidRPr="00BF53A8" w:rsidRDefault="00E41953" w:rsidP="002D66A8">
      <w:pPr>
        <w:pStyle w:val="NoSpacing"/>
        <w:jc w:val="center"/>
        <w:rPr>
          <w:sz w:val="32"/>
        </w:rPr>
      </w:pPr>
      <w:r w:rsidRPr="00BF53A8">
        <w:rPr>
          <w:sz w:val="32"/>
        </w:rPr>
        <w:t>με πέτρας το στόμα και τους οδόντας του, και έσυραν αυτόν από τας τρίχας της κεφαλής. Έπειτα, δέσαντες αυτόν, παρέδωκαν εις τον άρχοντα, από τον οποίον</w:t>
      </w:r>
    </w:p>
    <w:p w:rsidR="00E41953" w:rsidRPr="00BF53A8" w:rsidRDefault="00E41953" w:rsidP="002D66A8">
      <w:pPr>
        <w:pStyle w:val="NoSpacing"/>
        <w:jc w:val="center"/>
        <w:rPr>
          <w:sz w:val="32"/>
        </w:rPr>
      </w:pPr>
      <w:r w:rsidRPr="00BF53A8">
        <w:rPr>
          <w:sz w:val="32"/>
        </w:rPr>
        <w:t>πολλά βασανισθείς, τελευταίον απεκεφαλίσθη, και ούτως έλαβεν ο μακάριος του μαρτυρίου τον στέφανον.</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Τη αυτή ημέρα, μνήμη του Οσίου Πατρός ημών Μακαρίου, ηγουμένου Κολιαζίνης, του εν Ρωσσία.</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Τη αυτή ημέρα, μνήμη του εν αγίοις Πατρός ημών Πατρικίου, Επισκοπού Αρμαχίας και Φωτιστού της Ιρλανδίας, του θαυματουργού.</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Στίχοι:</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Ακτίσι της χάριτος Ευαγγελίου,</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Πατρίκιος ηύγασεν την Ιρλανδίαν.</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Ταις αυτών αγίαις πρεσβείαις, ο Θεός, ελέησον, και σώσον ημάς. Αμήν.</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Ωδή ζ´. Ουκ ελάτρευσαν.</w:t>
      </w:r>
    </w:p>
    <w:p w:rsidR="00E41953" w:rsidRPr="00BF53A8" w:rsidRDefault="00E41953" w:rsidP="002D66A8">
      <w:pPr>
        <w:pStyle w:val="NoSpacing"/>
        <w:jc w:val="center"/>
        <w:rPr>
          <w:b/>
          <w:sz w:val="32"/>
        </w:rPr>
      </w:pPr>
    </w:p>
    <w:p w:rsidR="00E41953" w:rsidRPr="00BF53A8" w:rsidRDefault="00E41953" w:rsidP="002D66A8">
      <w:pPr>
        <w:pStyle w:val="NoSpacing"/>
        <w:jc w:val="center"/>
        <w:rPr>
          <w:sz w:val="32"/>
        </w:rPr>
      </w:pPr>
      <w:r w:rsidRPr="00BF53A8">
        <w:rPr>
          <w:sz w:val="32"/>
        </w:rPr>
        <w:t>Πλήρης πίστεως, δυνάμεως και χάριτος, πέλων Πατρίκιε, Ευαγγελίου το φως, ανέτειλας Όσιε, και κατεφώτισας, τους καθεύδοντας, εν τη σκοτία κράζοντας· Ο Θεός</w:t>
      </w:r>
    </w:p>
    <w:p w:rsidR="00E41953" w:rsidRPr="00BF53A8" w:rsidRDefault="00E41953" w:rsidP="002D66A8">
      <w:pPr>
        <w:pStyle w:val="NoSpacing"/>
        <w:jc w:val="center"/>
        <w:rPr>
          <w:sz w:val="32"/>
        </w:rPr>
      </w:pPr>
      <w:r w:rsidRPr="00BF53A8">
        <w:rPr>
          <w:sz w:val="32"/>
        </w:rPr>
        <w:t>ευλογητός ει.</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Αποστόλων συ, διάδοχος Πατρίκιε, ώφθης μιμούμενος, την πολιτείαν αυτών· εντεύθεν χαρίσματα, τα τούτων είληφας, και απέλασας, της πονηρίας πνεύματα· ταις</w:t>
      </w:r>
    </w:p>
    <w:p w:rsidR="00E41953" w:rsidRPr="00BF53A8" w:rsidRDefault="00E41953" w:rsidP="002D66A8">
      <w:pPr>
        <w:pStyle w:val="NoSpacing"/>
        <w:jc w:val="center"/>
        <w:rPr>
          <w:sz w:val="32"/>
        </w:rPr>
      </w:pPr>
      <w:r w:rsidRPr="00BF53A8">
        <w:rPr>
          <w:sz w:val="32"/>
        </w:rPr>
        <w:t>ευχαίς σου Ιεράρχα.</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Ναούς ήγειρας, Πατρίκιε μακάριε, τω Παντοκράτορι, και των ειδώλων βωμούς, κατώλεσας θαύμασιν, τοις σοις θεόπνευστε· όθεν κράζομεν· Ο των Πατέρων Κύριος,</w:t>
      </w:r>
    </w:p>
    <w:p w:rsidR="00E41953" w:rsidRPr="00BF53A8" w:rsidRDefault="00E41953" w:rsidP="002D66A8">
      <w:pPr>
        <w:pStyle w:val="NoSpacing"/>
        <w:jc w:val="center"/>
        <w:rPr>
          <w:sz w:val="32"/>
        </w:rPr>
      </w:pPr>
      <w:r w:rsidRPr="00BF53A8">
        <w:rPr>
          <w:sz w:val="32"/>
        </w:rPr>
        <w:t>και Θεός ευλογητός ει.</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Θεοτοκίον.</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Τον προστρέχοντα, τοις οικτιρμοίς σου Δέσποινα, μη υπερίδης με, αλλ  ὡς Θεόν εν σαρκί, ελέους την άβυσσον, τέξασα οίκτειρον, και ανόρθωσον, καταπεσόντα</w:t>
      </w:r>
    </w:p>
    <w:p w:rsidR="00E41953" w:rsidRPr="00BF53A8" w:rsidRDefault="00E41953" w:rsidP="002D66A8">
      <w:pPr>
        <w:pStyle w:val="NoSpacing"/>
        <w:jc w:val="center"/>
        <w:rPr>
          <w:sz w:val="32"/>
        </w:rPr>
      </w:pPr>
      <w:r w:rsidRPr="00BF53A8">
        <w:rPr>
          <w:sz w:val="32"/>
        </w:rPr>
        <w:t>πάθεσιν, του υμνέιν σε εις αιώνας.</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Ωδή η´. Παίδας ευαγείς.</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Άφθονα ιάματα η θήκη, πηγάζει των σων λειψάνων θείω Πνεύματι, παύουσα νοσήματα, και ψυχής και σώματος, θαυματουργέ Πατρίκιε, και ρώσιν άμισθον, χαράν και</w:t>
      </w:r>
    </w:p>
    <w:p w:rsidR="00E41953" w:rsidRPr="00BF53A8" w:rsidRDefault="00E41953" w:rsidP="002D66A8">
      <w:pPr>
        <w:pStyle w:val="NoSpacing"/>
        <w:jc w:val="center"/>
        <w:rPr>
          <w:sz w:val="32"/>
        </w:rPr>
      </w:pPr>
      <w:r w:rsidRPr="00BF53A8">
        <w:rPr>
          <w:sz w:val="32"/>
        </w:rPr>
        <w:t>ψυχικήν ευφροσύνην, τοις εν ευλαβεία, προστρέχουσιν παρέχει</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Γνώσιν την σωτήριον φυτεύων, καρδίαις κεχερσωμέναις πλείστοις πάθεσι, πάντα τα ζιζάνια, της απάτης έτεμες, και πίστει παρεσκεύασας, ζωής τον άσταχυν, καλώς</w:t>
      </w:r>
    </w:p>
    <w:p w:rsidR="00E41953" w:rsidRPr="00BF53A8" w:rsidRDefault="00E41953" w:rsidP="002D66A8">
      <w:pPr>
        <w:pStyle w:val="NoSpacing"/>
        <w:jc w:val="center"/>
        <w:rPr>
          <w:sz w:val="32"/>
        </w:rPr>
      </w:pPr>
      <w:r w:rsidRPr="00BF53A8">
        <w:rPr>
          <w:sz w:val="32"/>
        </w:rPr>
        <w:t>καρποφορείν Ιέραρχα, και αμέμπτου βίου, συγκομιδήν πλουσίαν.</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Ίσχυσας λαβών ισχύν θεόθεν, της πλάνης καταβαλείν τα οχυρώματα, και Χριστώ παρέστησας, δούλα και υπήκοα, των Ιρλανδών Πατρίκιε, τα πλήθη κράζοντα· Τον</w:t>
      </w:r>
    </w:p>
    <w:p w:rsidR="00E41953" w:rsidRPr="00BF53A8" w:rsidRDefault="00E41953" w:rsidP="002D66A8">
      <w:pPr>
        <w:pStyle w:val="NoSpacing"/>
        <w:jc w:val="center"/>
        <w:rPr>
          <w:sz w:val="32"/>
        </w:rPr>
      </w:pPr>
      <w:r w:rsidRPr="00BF53A8">
        <w:rPr>
          <w:sz w:val="32"/>
        </w:rPr>
        <w:t>Κύριον υμνείτε τα έργα, και υπερυψούτε, εις πάντας τους αιώνας.</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Θεοτοκίον.</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Λύμης των αιρέσεων Παρθένε, ημάς τους σε ανυμνούντας και δοξάζοντας, την φρικτήν λοχείαν σου, αλωβήτους φύλαττε, και ορθοδόξοις δόγμασιν, ημάς στερέωσον,</w:t>
      </w:r>
    </w:p>
    <w:p w:rsidR="00E41953" w:rsidRPr="00BF53A8" w:rsidRDefault="00E41953" w:rsidP="002D66A8">
      <w:pPr>
        <w:pStyle w:val="NoSpacing"/>
        <w:jc w:val="center"/>
        <w:rPr>
          <w:sz w:val="32"/>
        </w:rPr>
      </w:pPr>
      <w:r w:rsidRPr="00BF53A8">
        <w:rPr>
          <w:sz w:val="32"/>
        </w:rPr>
        <w:t>πρεσβείας του σοφού Πατρικίου, του θεράποντός σου, Κυρία των Αγγέλων.</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Ωδή θ´. Άπας γηγενής.</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Ώφθης φωτισμός, και θεία βεβαίωσις, Πάτερ Πατρίκιε, Ορθοδόξου Πίστεως, εν Ιρλανδία πάση θεσπέσιε, και Πελαγίου ώλεσας, πλάνην την άθεον· Αποστολών, δόγμασιν</w:t>
      </w:r>
    </w:p>
    <w:p w:rsidR="00E41953" w:rsidRPr="00BF53A8" w:rsidRDefault="00E41953" w:rsidP="002D66A8">
      <w:pPr>
        <w:pStyle w:val="NoSpacing"/>
        <w:jc w:val="center"/>
        <w:rPr>
          <w:sz w:val="32"/>
        </w:rPr>
      </w:pPr>
      <w:r w:rsidRPr="00BF53A8">
        <w:rPr>
          <w:sz w:val="32"/>
        </w:rPr>
        <w:t>επόμενος· μιμητής ως εκείνων και σύσκηνος.</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Τύπος των πιστών, εγένου τω βίω σου, Πάτερ Πατρίκιε, αρεταίς κοσμούμενος, και πολιτεία αμέμπτω Όσιε, και άπαντας εδίδαξας, Τριάδα ακτίστον, μια φύσει,</w:t>
      </w:r>
    </w:p>
    <w:p w:rsidR="00E41953" w:rsidRPr="00BF53A8" w:rsidRDefault="00E41953" w:rsidP="002D66A8">
      <w:pPr>
        <w:pStyle w:val="NoSpacing"/>
        <w:jc w:val="center"/>
        <w:rPr>
          <w:sz w:val="32"/>
        </w:rPr>
      </w:pPr>
      <w:r w:rsidRPr="00BF53A8">
        <w:rPr>
          <w:sz w:val="32"/>
        </w:rPr>
        <w:t>προσκυνείν και σέβεσθαι· δια τούτο τιμώμεν την μνήμην σου.</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Όμβροις μυστικοίς, των σων παρακλήσεων, παθών τους άνθρακας, Άγιε Πατρίκιε, των τυραννούντων ημάς κατάσβεσον, και εξαίρετως φύλαττε, ταύτην την νήσόν σου,</w:t>
      </w:r>
    </w:p>
    <w:p w:rsidR="00E41953" w:rsidRPr="00BF53A8" w:rsidRDefault="00E41953" w:rsidP="002D66A8">
      <w:pPr>
        <w:pStyle w:val="NoSpacing"/>
        <w:jc w:val="center"/>
        <w:rPr>
          <w:sz w:val="32"/>
        </w:rPr>
      </w:pPr>
      <w:r w:rsidRPr="00BF53A8">
        <w:rPr>
          <w:sz w:val="32"/>
        </w:rPr>
        <w:t>πάσης βλάβης, πίστει καταφεύγουσαν, καθ  ἑκάστην τη θεία πρεσβεία σου.</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Ύμνους ιερούς, υφαίνομεν Όσιε, τη θεία μνήμη σου, και θερμώς βοώμέν σοι, από καρδίας Πάτερ Πατρίκιε· Δίδου ημίν τοις τέκνοις σου, την ευλογίαν σου αποτρέπων,</w:t>
      </w:r>
    </w:p>
    <w:p w:rsidR="00E41953" w:rsidRPr="00BF53A8" w:rsidRDefault="00E41953" w:rsidP="002D66A8">
      <w:pPr>
        <w:pStyle w:val="NoSpacing"/>
        <w:jc w:val="center"/>
        <w:rPr>
          <w:sz w:val="32"/>
        </w:rPr>
      </w:pPr>
      <w:r w:rsidRPr="00BF53A8">
        <w:rPr>
          <w:sz w:val="32"/>
        </w:rPr>
        <w:t>αφ  ἡμῶν παν σκάνδαλον, ως προστάτης ημών συμπαθέστατος.</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Θεοτοκίον.</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Λάμψον μοι χαράς, το φέγγος δι’ άφατον, της ευσπλαγχνίας σου, έλεος και δίωξον, τα νέφη πάντα, της κατηφείας μου, και αληθή απόδος μοι, την αγαλλίασιν,</w:t>
      </w:r>
    </w:p>
    <w:p w:rsidR="00E41953" w:rsidRPr="00BF53A8" w:rsidRDefault="00E41953" w:rsidP="002D66A8">
      <w:pPr>
        <w:pStyle w:val="NoSpacing"/>
        <w:jc w:val="center"/>
        <w:rPr>
          <w:sz w:val="32"/>
        </w:rPr>
      </w:pPr>
      <w:r w:rsidRPr="00BF53A8">
        <w:rPr>
          <w:sz w:val="32"/>
        </w:rPr>
        <w:t>ίνα κράζω· Χαίροις παμμακάριστε, Θεοτόκε αγνή αειπάρθενε.</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Εξαποστειλάριον. Ήχος γ´. Ο ουρανόν τοις άστροις.</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Ως καθαιρέτην της πλάνης, και Αποστόλων μιμητήν, της Ιρλανδίας φωστήρα, και αντιλήπτορα θερμόν, Πατρίκιε Ιεράρχα, σε κατά χρέος τιμώμεν.</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p>
    <w:p w:rsidR="00E41953" w:rsidRPr="00BF53A8" w:rsidRDefault="00E41953" w:rsidP="002D66A8">
      <w:pPr>
        <w:pStyle w:val="NoSpacing"/>
        <w:jc w:val="center"/>
        <w:rPr>
          <w:b/>
          <w:sz w:val="32"/>
        </w:rPr>
      </w:pPr>
    </w:p>
    <w:p w:rsidR="00E41953" w:rsidRPr="00BF53A8" w:rsidRDefault="00E41953" w:rsidP="002D66A8">
      <w:pPr>
        <w:pStyle w:val="NoSpacing"/>
        <w:jc w:val="center"/>
        <w:rPr>
          <w:b/>
          <w:sz w:val="32"/>
        </w:rPr>
      </w:pPr>
    </w:p>
    <w:p w:rsidR="00E41953" w:rsidRPr="00BF53A8" w:rsidRDefault="00E41953" w:rsidP="002D66A8">
      <w:pPr>
        <w:pStyle w:val="NoSpacing"/>
        <w:jc w:val="center"/>
        <w:rPr>
          <w:b/>
          <w:sz w:val="32"/>
        </w:rPr>
      </w:pPr>
      <w:r w:rsidRPr="00BF53A8">
        <w:rPr>
          <w:b/>
          <w:sz w:val="32"/>
        </w:rPr>
        <w:t>Θεοτοκίον.</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Και σε μεσίτριαν έχω, προς τον φιλάνθρωπον Θεόν· μη μου ελέγξη τας πράξεις, ενώπιον των Αγγέλων· παρακαλώ σε Παρθένε, βοήθησόν μοι εν τάχει.</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Εις τους Αίνους. Ήχος πλ. δ´. Ω του παραδόξου θαύματος.</w:t>
      </w:r>
    </w:p>
    <w:p w:rsidR="00E41953" w:rsidRPr="00BF53A8" w:rsidRDefault="00E41953" w:rsidP="002D66A8">
      <w:pPr>
        <w:pStyle w:val="NoSpacing"/>
        <w:jc w:val="center"/>
        <w:rPr>
          <w:b/>
          <w:sz w:val="32"/>
        </w:rPr>
      </w:pPr>
    </w:p>
    <w:p w:rsidR="00E41953" w:rsidRPr="00BF53A8" w:rsidRDefault="00E41953" w:rsidP="002D66A8">
      <w:pPr>
        <w:pStyle w:val="NoSpacing"/>
        <w:jc w:val="center"/>
        <w:rPr>
          <w:sz w:val="32"/>
        </w:rPr>
      </w:pPr>
      <w:r w:rsidRPr="00BF53A8">
        <w:rPr>
          <w:sz w:val="32"/>
        </w:rPr>
        <w:t>Πάτερ, θεόφρον Πατρίκιε, από προγόνων πιστών, και δικαίων εβλάστησας, και αχθείς αιχμάλωτος, τον Θεόν εξεζήτησας, αυτού εν θλίψει, μνησθείς ως γέγραπται,</w:t>
      </w:r>
    </w:p>
    <w:p w:rsidR="00E41953" w:rsidRPr="00BF53A8" w:rsidRDefault="00E41953" w:rsidP="002D66A8">
      <w:pPr>
        <w:pStyle w:val="NoSpacing"/>
        <w:jc w:val="center"/>
        <w:rPr>
          <w:sz w:val="32"/>
        </w:rPr>
      </w:pPr>
      <w:r w:rsidRPr="00BF53A8">
        <w:rPr>
          <w:sz w:val="32"/>
        </w:rPr>
        <w:t>και μετανοία αυτόν ιλέωσας· όθεν σε Άγγελος, θαυμαστώς διέσωσεν εκ των εχθρών, και ευαγγελίζεσθαι, σε εξαπέστειλε.</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Πάτερ, ιερέ Πατρίκιε, του Παρακλήτου το φως, τη ψυχή σου δεξάμενος, ως αστήρ πολύφωτος, και Απόστολος ένθεος, την Ιρλανδίαν πάσαν κατηύγασας, Ευαγγελίου</w:t>
      </w:r>
    </w:p>
    <w:p w:rsidR="00E41953" w:rsidRPr="00BF53A8" w:rsidRDefault="00E41953" w:rsidP="002D66A8">
      <w:pPr>
        <w:pStyle w:val="NoSpacing"/>
        <w:jc w:val="center"/>
        <w:rPr>
          <w:sz w:val="32"/>
        </w:rPr>
      </w:pPr>
      <w:r w:rsidRPr="00BF53A8">
        <w:rPr>
          <w:sz w:val="32"/>
        </w:rPr>
        <w:t>θείοις διδάγμασιν. Ω των καμάτων σου, των αμέτρων Άγιε, δι’ ων λαόν, τον ποτε αλλότριον, Χριστώ ωκείωσας.</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Πάτερ, παμμάκαρ Πατρίκιε, σε πολιούχον θερμόν, και προστάτην και έφορον, κεκτημένη γάνυται, τοις πολλοίς θαυμασίοις σου, η Ιρλανδία και τη πρεσβεία σου,</w:t>
      </w:r>
    </w:p>
    <w:p w:rsidR="00E41953" w:rsidRPr="00BF53A8" w:rsidRDefault="00E41953" w:rsidP="002D66A8">
      <w:pPr>
        <w:pStyle w:val="NoSpacing"/>
        <w:jc w:val="center"/>
        <w:rPr>
          <w:sz w:val="32"/>
        </w:rPr>
      </w:pPr>
      <w:r w:rsidRPr="00BF53A8">
        <w:rPr>
          <w:sz w:val="32"/>
        </w:rPr>
        <w:t>πίστει προσπίπτει, θερμώς βοώσά σοι· Ώσπερ ερρύσω με, πάλαι εκ των όφεων ούτω και νυν, ρύσαι των αιρέσεων, εκ του μιάσματος.</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Όσιε, πάτερ Πατρίκιε, τους προσιόντας πιστώς, τοις τιμίοις λειψάνοις σου, από πάσης θλίψεως και οργής ελευθέρωσον, και τους τελούντας,</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πόθω την μνήμην σου, της ουρανίου, μακαριότητος, πάντας ικέτευε, Ιεράρχα πάνσοφε επιτυχείν, τον σε μεγαλύναντα, Χριστόν τον Κύριον.</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Δόξα. Ήχος ο αυτός.</w:t>
      </w:r>
    </w:p>
    <w:p w:rsidR="00E41953" w:rsidRPr="00BF53A8" w:rsidRDefault="00E41953" w:rsidP="002D66A8">
      <w:pPr>
        <w:pStyle w:val="NoSpacing"/>
        <w:jc w:val="center"/>
        <w:rPr>
          <w:b/>
          <w:sz w:val="32"/>
        </w:rPr>
      </w:pPr>
    </w:p>
    <w:p w:rsidR="00E41953" w:rsidRPr="00BF53A8" w:rsidRDefault="00E41953" w:rsidP="002D66A8">
      <w:pPr>
        <w:pStyle w:val="NoSpacing"/>
        <w:jc w:val="center"/>
        <w:rPr>
          <w:sz w:val="32"/>
        </w:rPr>
      </w:pPr>
      <w:r w:rsidRPr="00BF53A8">
        <w:rPr>
          <w:sz w:val="32"/>
        </w:rPr>
        <w:t>Τάδε λέγει, τοις εν τη νήσω Ιρλανδία παροίκούσιν, Ορθοδόξοις Χριστιανοίς, ο Ιεράρχης Πατρίκιος, ο εν τη νήσω ταύτη, τον Χριστόν ευαγγελισάμενος· Μη φοβού</w:t>
      </w:r>
    </w:p>
    <w:p w:rsidR="00E41953" w:rsidRPr="00BF53A8" w:rsidRDefault="00E41953" w:rsidP="002D66A8">
      <w:pPr>
        <w:pStyle w:val="NoSpacing"/>
        <w:jc w:val="center"/>
        <w:rPr>
          <w:sz w:val="32"/>
        </w:rPr>
      </w:pPr>
      <w:r w:rsidRPr="00BF53A8">
        <w:rPr>
          <w:sz w:val="32"/>
        </w:rPr>
        <w:t>το μικρόν ποίμνιον, ότι εν μέσω παγίδων κακοδόξων πορεύη, και αναμέσον λύκων προβατοσχήμων κατοικείς· ιδού γαρ εγώ μεθ  ὑμῶν ειμί, ο ενταύθα φυτεύσας,</w:t>
      </w:r>
    </w:p>
    <w:p w:rsidR="00E41953" w:rsidRPr="00BF53A8" w:rsidRDefault="00E41953" w:rsidP="002D66A8">
      <w:pPr>
        <w:pStyle w:val="NoSpacing"/>
        <w:jc w:val="center"/>
        <w:rPr>
          <w:sz w:val="32"/>
        </w:rPr>
      </w:pPr>
      <w:r w:rsidRPr="00BF53A8">
        <w:rPr>
          <w:sz w:val="32"/>
        </w:rPr>
        <w:t>της ευσεβείας τον σπόρον, και της των δρυΐδων πλάνης, τους λαούς απαλλάξας. Μόνον αξίως του Ευαγγελίου πολιτεύεσθε, μια ψυχή συναθλούντες τη πίστει, και</w:t>
      </w:r>
    </w:p>
    <w:p w:rsidR="00E41953" w:rsidRPr="00BF53A8" w:rsidRDefault="00E41953" w:rsidP="002D66A8">
      <w:pPr>
        <w:pStyle w:val="NoSpacing"/>
        <w:jc w:val="center"/>
        <w:rPr>
          <w:sz w:val="32"/>
        </w:rPr>
      </w:pPr>
      <w:r w:rsidRPr="00BF53A8">
        <w:rPr>
          <w:sz w:val="32"/>
        </w:rPr>
        <w:t>μη πτυρόμενοι εν μηδενί, υπό των αντικειμένων· καγώ αδιαλείπτως υπέρ ημών, ου μη παύσω δεόμενος, αιτούμενος ημίν, άφεσιν αμαρτιών, και το μέγα έλεος.</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Και νυν. Θεοτοκίον.</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Δέσποινα πρόσδεξαι, τας δεήσεις των δούλων σου, και λύτρωσαι ημάς, από πάσης ανάγκης και θλίψεως.</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rPr>
      </w:pPr>
      <w:r w:rsidRPr="00BF53A8">
        <w:rPr>
          <w:b/>
          <w:sz w:val="32"/>
        </w:rPr>
        <w:t>Δοξολογία μεγάλη και Απόλυσις.</w:t>
      </w:r>
    </w:p>
    <w:p w:rsidR="00E41953" w:rsidRPr="00BF53A8" w:rsidRDefault="00E41953" w:rsidP="002D66A8">
      <w:pPr>
        <w:pStyle w:val="NoSpacing"/>
        <w:jc w:val="center"/>
        <w:rPr>
          <w:sz w:val="32"/>
        </w:rPr>
      </w:pPr>
    </w:p>
    <w:p w:rsidR="00E41953" w:rsidRPr="00BF53A8" w:rsidRDefault="00E41953" w:rsidP="002D66A8">
      <w:pPr>
        <w:pStyle w:val="NoSpacing"/>
        <w:jc w:val="center"/>
        <w:rPr>
          <w:b/>
          <w:sz w:val="32"/>
          <w:u w:val="single"/>
        </w:rPr>
      </w:pPr>
    </w:p>
    <w:p w:rsidR="00E41953" w:rsidRPr="00BF53A8" w:rsidRDefault="00E41953" w:rsidP="002D66A8">
      <w:pPr>
        <w:pStyle w:val="NoSpacing"/>
        <w:jc w:val="center"/>
        <w:rPr>
          <w:b/>
          <w:sz w:val="32"/>
          <w:u w:val="single"/>
        </w:rPr>
      </w:pPr>
    </w:p>
    <w:p w:rsidR="00E41953" w:rsidRPr="00BF53A8" w:rsidRDefault="00E41953" w:rsidP="002D66A8">
      <w:pPr>
        <w:pStyle w:val="NoSpacing"/>
        <w:jc w:val="center"/>
        <w:rPr>
          <w:b/>
          <w:sz w:val="32"/>
          <w:u w:val="single"/>
        </w:rPr>
      </w:pPr>
    </w:p>
    <w:p w:rsidR="00E41953" w:rsidRPr="00BF53A8" w:rsidRDefault="00E41953" w:rsidP="002D66A8">
      <w:pPr>
        <w:pStyle w:val="NoSpacing"/>
        <w:jc w:val="center"/>
        <w:rPr>
          <w:b/>
          <w:sz w:val="32"/>
          <w:u w:val="single"/>
        </w:rPr>
      </w:pPr>
    </w:p>
    <w:p w:rsidR="00E41953" w:rsidRPr="00BF53A8" w:rsidRDefault="00E41953" w:rsidP="002D66A8">
      <w:pPr>
        <w:pStyle w:val="NoSpacing"/>
        <w:jc w:val="center"/>
        <w:rPr>
          <w:b/>
          <w:sz w:val="32"/>
          <w:u w:val="single"/>
        </w:rPr>
      </w:pPr>
    </w:p>
    <w:p w:rsidR="00E41953" w:rsidRPr="00BF53A8" w:rsidRDefault="00E41953" w:rsidP="002D66A8">
      <w:pPr>
        <w:pStyle w:val="NoSpacing"/>
        <w:jc w:val="center"/>
        <w:rPr>
          <w:b/>
          <w:sz w:val="32"/>
          <w:u w:val="single"/>
        </w:rPr>
      </w:pPr>
      <w:r w:rsidRPr="00BF53A8">
        <w:rPr>
          <w:b/>
          <w:sz w:val="32"/>
          <w:u w:val="single"/>
        </w:rPr>
        <w:t>ΛΕΙΤΟΥΡΓΙΑ</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Τυπικά, και εκ του κανόνος του Αγίου ωδή γ  και ς´. Ει δε τελείται Προηγιασμένη, όρα την τάξιν Μαρτίου θ´.</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Απόστολον ζήτει Ιανουαρίου ιη , Ευαγγέλιον δε ζήτει Νοεμβρίου η´.</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Μεγαλυνάριον.</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Χαίροις Αποστολών ο μιμητής, και της Ιρλανδίας ο θεόσοφος φωτιστής· χαίροις της Τριάδος, υπέρμαχος ο μέγας, Πατρίκιε παμμάκαρ, ημών το στήριγμα.</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Από του λειψάνου σου του σεπτού, πολλοστόν τι μέρος κεκτημένοι πανευβλαβώς, Πατρίκιε Πάτερ, λαμβάνομεν εκ τούτου, την θείαν ευλογίαν, σε μεγαλύνοντες.</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Κοινωνικόν: Εις μνημόσυνον αιώνιον έσται δίκαιος.</w:t>
      </w:r>
    </w:p>
    <w:p w:rsidR="00E41953" w:rsidRPr="00BF53A8" w:rsidRDefault="00E41953" w:rsidP="002D66A8">
      <w:pPr>
        <w:pStyle w:val="NoSpacing"/>
        <w:jc w:val="center"/>
        <w:rPr>
          <w:sz w:val="32"/>
        </w:rPr>
      </w:pPr>
    </w:p>
    <w:p w:rsidR="00E41953" w:rsidRPr="00BF53A8" w:rsidRDefault="00E41953" w:rsidP="002D66A8">
      <w:pPr>
        <w:pStyle w:val="NoSpacing"/>
        <w:jc w:val="center"/>
        <w:rPr>
          <w:sz w:val="32"/>
        </w:rPr>
      </w:pPr>
      <w:r w:rsidRPr="00BF53A8">
        <w:rPr>
          <w:sz w:val="32"/>
        </w:rPr>
        <w:t>Η/Υ ΠΗΓΗ:</w:t>
      </w:r>
    </w:p>
    <w:p w:rsidR="00E41953" w:rsidRPr="00BF53A8" w:rsidRDefault="00E41953" w:rsidP="002D66A8">
      <w:pPr>
        <w:pStyle w:val="NoSpacing"/>
        <w:jc w:val="center"/>
        <w:rPr>
          <w:sz w:val="32"/>
        </w:rPr>
      </w:pPr>
      <w:r w:rsidRPr="00BF53A8">
        <w:rPr>
          <w:sz w:val="32"/>
        </w:rPr>
        <w:t>voutsinasilias.blogspot.gr</w:t>
      </w:r>
    </w:p>
    <w:p w:rsidR="00E41953" w:rsidRPr="00BF53A8" w:rsidRDefault="00E41953" w:rsidP="002D66A8">
      <w:pPr>
        <w:pStyle w:val="NoSpacing"/>
        <w:jc w:val="center"/>
        <w:rPr>
          <w:sz w:val="32"/>
        </w:rPr>
      </w:pPr>
      <w:hyperlink r:id="rId7" w:history="1">
        <w:r w:rsidRPr="00BF53A8">
          <w:rPr>
            <w:rStyle w:val="Hyperlink"/>
            <w:sz w:val="32"/>
          </w:rPr>
          <w:t>http://voutsinasilias.blogspot.gr/2010/02/17_23.html</w:t>
        </w:r>
      </w:hyperlink>
    </w:p>
    <w:p w:rsidR="00E41953" w:rsidRPr="00BF53A8" w:rsidRDefault="00E41953" w:rsidP="002D66A8">
      <w:pPr>
        <w:pStyle w:val="NoSpacing"/>
        <w:jc w:val="center"/>
        <w:rPr>
          <w:sz w:val="32"/>
        </w:rPr>
      </w:pPr>
    </w:p>
    <w:sectPr w:rsidR="00E41953" w:rsidRPr="00BF53A8" w:rsidSect="00BF53A8">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1953" w:rsidRDefault="00E41953">
      <w:r>
        <w:separator/>
      </w:r>
    </w:p>
  </w:endnote>
  <w:endnote w:type="continuationSeparator" w:id="1">
    <w:p w:rsidR="00E41953" w:rsidRDefault="00E4195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953" w:rsidRDefault="00E4195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953" w:rsidRDefault="00E4195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953" w:rsidRDefault="00E4195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1953" w:rsidRDefault="00E41953">
      <w:r>
        <w:separator/>
      </w:r>
    </w:p>
  </w:footnote>
  <w:footnote w:type="continuationSeparator" w:id="1">
    <w:p w:rsidR="00E41953" w:rsidRDefault="00E419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953" w:rsidRDefault="00E41953" w:rsidP="007F1E6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41953" w:rsidRDefault="00E41953" w:rsidP="00BF53A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953" w:rsidRDefault="00E41953" w:rsidP="007F1E6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E41953" w:rsidRDefault="00E41953" w:rsidP="00BF53A8">
    <w:pPr>
      <w:pStyle w:val="Header"/>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953" w:rsidRDefault="00E4195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E619C"/>
    <w:rsid w:val="000D6690"/>
    <w:rsid w:val="002D66A8"/>
    <w:rsid w:val="003108C0"/>
    <w:rsid w:val="00457754"/>
    <w:rsid w:val="00515805"/>
    <w:rsid w:val="00526536"/>
    <w:rsid w:val="00533018"/>
    <w:rsid w:val="007F1E6A"/>
    <w:rsid w:val="00A35A4D"/>
    <w:rsid w:val="00B74DF9"/>
    <w:rsid w:val="00BE619C"/>
    <w:rsid w:val="00BF53A8"/>
    <w:rsid w:val="00C62FE3"/>
    <w:rsid w:val="00E41953"/>
    <w:rsid w:val="00F24A6E"/>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5805"/>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BE619C"/>
    <w:rPr>
      <w:rFonts w:cs="Times New Roman"/>
      <w:color w:val="0000FF"/>
      <w:u w:val="single"/>
    </w:rPr>
  </w:style>
  <w:style w:type="paragraph" w:styleId="NoSpacing">
    <w:name w:val="No Spacing"/>
    <w:uiPriority w:val="99"/>
    <w:qFormat/>
    <w:rsid w:val="00C62FE3"/>
    <w:rPr>
      <w:lang w:eastAsia="en-US"/>
    </w:rPr>
  </w:style>
  <w:style w:type="paragraph" w:styleId="Header">
    <w:name w:val="header"/>
    <w:basedOn w:val="Normal"/>
    <w:link w:val="HeaderChar"/>
    <w:uiPriority w:val="99"/>
    <w:rsid w:val="00526536"/>
    <w:pPr>
      <w:tabs>
        <w:tab w:val="center" w:pos="4153"/>
        <w:tab w:val="right" w:pos="8306"/>
      </w:tabs>
    </w:pPr>
  </w:style>
  <w:style w:type="character" w:customStyle="1" w:styleId="HeaderChar">
    <w:name w:val="Header Char"/>
    <w:basedOn w:val="DefaultParagraphFont"/>
    <w:link w:val="Header"/>
    <w:uiPriority w:val="99"/>
    <w:semiHidden/>
    <w:rsid w:val="00323F9F"/>
    <w:rPr>
      <w:lang w:eastAsia="en-US"/>
    </w:rPr>
  </w:style>
  <w:style w:type="paragraph" w:styleId="Footer">
    <w:name w:val="footer"/>
    <w:basedOn w:val="Normal"/>
    <w:link w:val="FooterChar"/>
    <w:uiPriority w:val="99"/>
    <w:rsid w:val="00526536"/>
    <w:pPr>
      <w:tabs>
        <w:tab w:val="center" w:pos="4153"/>
        <w:tab w:val="right" w:pos="8306"/>
      </w:tabs>
    </w:pPr>
  </w:style>
  <w:style w:type="character" w:customStyle="1" w:styleId="FooterChar">
    <w:name w:val="Footer Char"/>
    <w:basedOn w:val="DefaultParagraphFont"/>
    <w:link w:val="Footer"/>
    <w:uiPriority w:val="99"/>
    <w:semiHidden/>
    <w:rsid w:val="00323F9F"/>
    <w:rPr>
      <w:lang w:eastAsia="en-US"/>
    </w:rPr>
  </w:style>
  <w:style w:type="character" w:styleId="PageNumber">
    <w:name w:val="page number"/>
    <w:basedOn w:val="DefaultParagraphFont"/>
    <w:uiPriority w:val="99"/>
    <w:rsid w:val="00BF53A8"/>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voutsinasilias.blogspot.gr/2010/02/17_23.html"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36</TotalTime>
  <Pages>28</Pages>
  <Words>4965</Words>
  <Characters>26814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Windows7</dc:creator>
  <cp:keywords/>
  <dc:description/>
  <cp:lastModifiedBy>user</cp:lastModifiedBy>
  <cp:revision>6</cp:revision>
  <dcterms:created xsi:type="dcterms:W3CDTF">2014-02-02T21:58:00Z</dcterms:created>
  <dcterms:modified xsi:type="dcterms:W3CDTF">2019-03-15T11:07:00Z</dcterms:modified>
</cp:coreProperties>
</file>